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7BCE0B6E" w:rsidR="00954086" w:rsidRPr="002E0E8D" w:rsidRDefault="00954086" w:rsidP="006E700A">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990F34">
        <w:rPr>
          <w:b/>
          <w:noProof/>
          <w:sz w:val="24"/>
          <w:lang w:eastAsia="ja-JP"/>
        </w:rPr>
        <w:t>1</w:t>
      </w:r>
      <w:r w:rsidR="00984D5F">
        <w:rPr>
          <w:rFonts w:hint="eastAsia"/>
          <w:b/>
          <w:noProof/>
          <w:sz w:val="24"/>
          <w:lang w:eastAsia="ja-JP"/>
        </w:rPr>
        <w:t>-e</w:t>
      </w:r>
      <w:r w:rsidRPr="002E0E8D">
        <w:rPr>
          <w:b/>
          <w:i/>
          <w:noProof/>
          <w:sz w:val="28"/>
        </w:rPr>
        <w:tab/>
      </w:r>
      <w:r w:rsidR="00635045" w:rsidRPr="00635045">
        <w:rPr>
          <w:b/>
          <w:i/>
          <w:noProof/>
          <w:sz w:val="28"/>
        </w:rPr>
        <w:t>R5-213807</w:t>
      </w:r>
    </w:p>
    <w:p w14:paraId="0FBD3DF9" w14:textId="1C8065EB" w:rsidR="00954086" w:rsidRPr="002E0E8D" w:rsidRDefault="00E86BB4" w:rsidP="006E700A">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EC1075" w:rsidRPr="0075720C">
        <w:rPr>
          <w:b/>
          <w:noProof/>
          <w:sz w:val="24"/>
          <w:lang w:eastAsia="ja-JP"/>
        </w:rPr>
        <w:t>17</w:t>
      </w:r>
      <w:r w:rsidR="00EC1075" w:rsidRPr="0075720C">
        <w:rPr>
          <w:b/>
          <w:noProof/>
          <w:sz w:val="24"/>
          <w:vertAlign w:val="superscript"/>
          <w:lang w:eastAsia="ja-JP"/>
        </w:rPr>
        <w:t>th</w:t>
      </w:r>
      <w:r w:rsidR="00EC1075" w:rsidRPr="0075720C">
        <w:rPr>
          <w:b/>
          <w:noProof/>
          <w:sz w:val="24"/>
          <w:lang w:eastAsia="ja-JP"/>
        </w:rPr>
        <w:t xml:space="preserve"> May </w:t>
      </w:r>
      <w:r w:rsidR="005F27F0" w:rsidRPr="0075720C">
        <w:rPr>
          <w:b/>
          <w:noProof/>
          <w:sz w:val="24"/>
          <w:lang w:eastAsia="ja-JP"/>
        </w:rPr>
        <w:t xml:space="preserve">– </w:t>
      </w:r>
      <w:r w:rsidR="00EC1075" w:rsidRPr="0075720C">
        <w:rPr>
          <w:b/>
          <w:noProof/>
          <w:sz w:val="24"/>
          <w:lang w:eastAsia="ja-JP"/>
        </w:rPr>
        <w:t>28</w:t>
      </w:r>
      <w:r w:rsidR="00EC1075" w:rsidRPr="0075720C">
        <w:rPr>
          <w:b/>
          <w:noProof/>
          <w:sz w:val="24"/>
          <w:vertAlign w:val="superscript"/>
          <w:lang w:eastAsia="ja-JP"/>
        </w:rPr>
        <w:t>th</w:t>
      </w:r>
      <w:r w:rsidR="00EC1075" w:rsidRPr="0075720C">
        <w:rPr>
          <w:b/>
          <w:noProof/>
          <w:sz w:val="24"/>
          <w:lang w:eastAsia="ja-JP"/>
        </w:rPr>
        <w:t xml:space="preserve"> </w:t>
      </w:r>
      <w:r w:rsidR="00EC1075">
        <w:rPr>
          <w:b/>
          <w:noProof/>
          <w:sz w:val="24"/>
          <w:lang w:eastAsia="ja-JP"/>
        </w:rPr>
        <w:t>May</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44974CD" w:rsidR="00954086" w:rsidRPr="00802954" w:rsidRDefault="00954086" w:rsidP="006E700A">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7F71FF">
        <w:rPr>
          <w:rFonts w:eastAsiaTheme="minorEastAsia"/>
          <w:b/>
        </w:rPr>
        <w:t xml:space="preserve">FR2 </w:t>
      </w:r>
      <w:r w:rsidR="00131343">
        <w:rPr>
          <w:rFonts w:eastAsiaTheme="minorEastAsia"/>
          <w:b/>
        </w:rPr>
        <w:t xml:space="preserve">relative power </w:t>
      </w:r>
      <w:r w:rsidR="00DD3C5A">
        <w:rPr>
          <w:rFonts w:eastAsiaTheme="minorEastAsia"/>
          <w:b/>
        </w:rPr>
        <w:t>MU</w:t>
      </w:r>
      <w:r w:rsidR="00990F34">
        <w:rPr>
          <w:rFonts w:eastAsiaTheme="minorEastAsia"/>
          <w:b/>
        </w:rPr>
        <w:t xml:space="preserve"> and </w:t>
      </w:r>
      <w:r w:rsidR="00267D19">
        <w:rPr>
          <w:rFonts w:eastAsiaTheme="minorEastAsia"/>
          <w:b/>
        </w:rPr>
        <w:t>power control test case</w:t>
      </w:r>
      <w:r w:rsidR="00DD3C5A">
        <w:rPr>
          <w:rFonts w:eastAsiaTheme="minorEastAsia"/>
          <w:b/>
        </w:rPr>
        <w:t xml:space="preserve"> </w:t>
      </w:r>
      <w:r w:rsidR="00990F34">
        <w:rPr>
          <w:rFonts w:eastAsiaTheme="minorEastAsia"/>
          <w:b/>
        </w:rPr>
        <w:t>testability</w:t>
      </w:r>
    </w:p>
    <w:p w14:paraId="0FBD3DFB" w14:textId="75B2CF42" w:rsidR="00954086" w:rsidRPr="002E0E8D" w:rsidRDefault="00954086" w:rsidP="006E700A">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6E700A">
      <w:pPr>
        <w:pBdr>
          <w:bottom w:val="single" w:sz="4" w:space="0" w:color="auto"/>
        </w:pBdr>
        <w:spacing w:before="120" w:after="120"/>
        <w:rPr>
          <w:rFonts w:ascii="Arial" w:hAnsi="Arial"/>
          <w:lang w:val="pt-BR"/>
        </w:rPr>
      </w:pPr>
    </w:p>
    <w:p w14:paraId="0FBD3DFF" w14:textId="77777777" w:rsidR="00954086" w:rsidRPr="002E0E8D"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70C4C88" w14:textId="2112B51D" w:rsidR="001F7E6E" w:rsidRDefault="001F7E6E" w:rsidP="006E700A">
      <w:pPr>
        <w:pStyle w:val="35"/>
        <w:keepNext w:val="0"/>
        <w:spacing w:before="120" w:after="120"/>
      </w:pPr>
      <w:r w:rsidRPr="001F7E6E">
        <w:t xml:space="preserve">In this paper, we propose the </w:t>
      </w:r>
      <w:r w:rsidR="00D93302">
        <w:t xml:space="preserve">FR2 </w:t>
      </w:r>
      <w:r w:rsidRPr="001F7E6E">
        <w:t>UL relative power MU</w:t>
      </w:r>
      <w:r w:rsidR="00033C04">
        <w:t xml:space="preserve"> and </w:t>
      </w:r>
      <w:r w:rsidR="00710DE6">
        <w:t>the</w:t>
      </w:r>
      <w:r w:rsidR="00033C04">
        <w:t xml:space="preserve"> testability of </w:t>
      </w:r>
      <w:r w:rsidR="00267D19">
        <w:t>power control test cases</w:t>
      </w:r>
      <w:r w:rsidR="00033C04">
        <w:t>.</w:t>
      </w:r>
      <w:r w:rsidRPr="001F7E6E">
        <w:t xml:space="preserve"> </w:t>
      </w:r>
      <w:r w:rsidR="00CA2630">
        <w:t>The proposal</w:t>
      </w:r>
      <w:r w:rsidR="0017222E">
        <w:t>s</w:t>
      </w:r>
      <w:r w:rsidR="00CA2630">
        <w:t xml:space="preserve"> on this paper are applicable for</w:t>
      </w:r>
      <w:r w:rsidR="000A1768">
        <w:rPr>
          <w:rFonts w:hint="eastAsia"/>
        </w:rPr>
        <w:t xml:space="preserve"> </w:t>
      </w:r>
      <w:r w:rsidR="00CA2630">
        <w:t xml:space="preserve">both </w:t>
      </w:r>
      <w:r w:rsidR="000A1768">
        <w:t xml:space="preserve">of </w:t>
      </w:r>
      <w:r w:rsidR="00CA2630">
        <w:t>IFF and DFF</w:t>
      </w:r>
      <w:r w:rsidR="00033C04">
        <w:t xml:space="preserve">, and the </w:t>
      </w:r>
      <w:r w:rsidR="001A7479">
        <w:t xml:space="preserve">proposed value of </w:t>
      </w:r>
      <w:r w:rsidR="00033C04">
        <w:t>relative power MU</w:t>
      </w:r>
      <w:r w:rsidR="00033C04" w:rsidRPr="00033C04">
        <w:t xml:space="preserve"> is applicable for MU of Tx test (power control tests), Power control window calculation in TRx tests</w:t>
      </w:r>
      <w:r w:rsidR="005F4CC4">
        <w:t xml:space="preserve"> (for example, carrier leakage, ACS, in-band emissions/blocking)</w:t>
      </w:r>
      <w:r w:rsidR="00033C04" w:rsidRPr="00033C04">
        <w:t>, and also for RRM random access tests.</w:t>
      </w:r>
    </w:p>
    <w:p w14:paraId="5942AFEC" w14:textId="77777777" w:rsidR="00813F17" w:rsidRDefault="00813F17" w:rsidP="006E700A">
      <w:pPr>
        <w:pStyle w:val="35"/>
        <w:keepNext w:val="0"/>
        <w:spacing w:before="120" w:after="120"/>
      </w:pPr>
    </w:p>
    <w:p w14:paraId="0FBD3E01" w14:textId="72C6445D" w:rsidR="00954086"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07209E1" w14:textId="68891B84" w:rsidR="001A7479" w:rsidRDefault="001A7479"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00565C45">
        <w:rPr>
          <w:b/>
          <w:noProof w:val="0"/>
        </w:rPr>
        <w:t xml:space="preserve"> </w:t>
      </w:r>
      <w:r>
        <w:rPr>
          <w:b/>
          <w:noProof w:val="0"/>
        </w:rPr>
        <w:t>Background</w:t>
      </w:r>
    </w:p>
    <w:p w14:paraId="10238A14" w14:textId="32CBAF75" w:rsidR="004B4C15" w:rsidRDefault="002A08F0" w:rsidP="006E700A">
      <w:pPr>
        <w:pStyle w:val="35"/>
        <w:keepNext w:val="0"/>
        <w:spacing w:before="120" w:after="120"/>
      </w:pPr>
      <w:r>
        <w:t xml:space="preserve">In the last RAN5 meeting, Anritsu proposed the FR2 UL relative power MU </w:t>
      </w:r>
      <w:r w:rsidR="004B4C15">
        <w:t xml:space="preserve">as +/- 1.4 dB, which is calculated from the MU elements of power measurement equipment uncertainty </w:t>
      </w:r>
      <w:r w:rsidR="000A1768">
        <w:t xml:space="preserve">+/- 0.4 dB </w:t>
      </w:r>
      <w:r w:rsidR="004B4C15">
        <w:t>and influence of noise</w:t>
      </w:r>
      <w:r w:rsidR="000A1768">
        <w:t xml:space="preserve"> 1.0 dB</w:t>
      </w:r>
      <w:r w:rsidR="004B4C15">
        <w:t xml:space="preserve"> </w:t>
      </w:r>
      <w:r>
        <w:t>[1]</w:t>
      </w:r>
      <w:r w:rsidR="004B4C15">
        <w:t>.</w:t>
      </w:r>
    </w:p>
    <w:p w14:paraId="0B2C8BCE"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1 : Adopt N/A for the MU elements other than power measurement equipment uncertainty and influence of noise for FR2 relative power measurement MU.</w:t>
      </w:r>
    </w:p>
    <w:p w14:paraId="46FC101D"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2 : Adopt +/- 0.4dB (as expanded uncertainty) for power measurement equipment uncertainty for FR2 relative power measurement MU.</w:t>
      </w:r>
    </w:p>
    <w:p w14:paraId="4B16E71B" w14:textId="4F02FDCE"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3 : Adopt 1.0dB(systematic error) as influence of noise(DSNR) for FR2 relative power measurement MU.</w:t>
      </w:r>
    </w:p>
    <w:p w14:paraId="198F5C0B" w14:textId="7DBBE100" w:rsidR="00813F17" w:rsidRDefault="000A1768" w:rsidP="006E700A">
      <w:pPr>
        <w:pStyle w:val="35"/>
        <w:keepNext w:val="0"/>
        <w:spacing w:before="120" w:after="120"/>
      </w:pPr>
      <w:r>
        <w:t>Then,</w:t>
      </w:r>
      <w:r w:rsidR="002A08F0">
        <w:t xml:space="preserve"> R&amp;S provided view that RF path switching is needed for the case where power difference is big</w:t>
      </w:r>
      <w:r>
        <w:t>,</w:t>
      </w:r>
      <w:r w:rsidR="002A08F0">
        <w:t xml:space="preserve"> and</w:t>
      </w:r>
      <w:r>
        <w:t xml:space="preserve"> in that case</w:t>
      </w:r>
      <w:r w:rsidR="002A08F0">
        <w:t xml:space="preserve"> </w:t>
      </w:r>
      <w:r w:rsidR="00307464">
        <w:t xml:space="preserve">we need to consider the other MU </w:t>
      </w:r>
      <w:r w:rsidR="004B4C15">
        <w:t>element</w:t>
      </w:r>
      <w:r w:rsidR="00307464">
        <w:t>s like mismatch.</w:t>
      </w:r>
      <w:r>
        <w:rPr>
          <w:rFonts w:hint="eastAsia"/>
        </w:rPr>
        <w:t xml:space="preserve"> </w:t>
      </w:r>
      <w:r>
        <w:t>It is encouraged to come back with further analysis.</w:t>
      </w:r>
    </w:p>
    <w:p w14:paraId="2BB3AD78" w14:textId="77777777" w:rsidR="00494A7E" w:rsidRDefault="00494A7E" w:rsidP="006E700A">
      <w:pPr>
        <w:pStyle w:val="35"/>
        <w:keepNext w:val="0"/>
        <w:spacing w:before="120" w:after="120"/>
      </w:pPr>
    </w:p>
    <w:p w14:paraId="2CADF794" w14:textId="0DFC41D2" w:rsidR="00565C45" w:rsidRDefault="00565C45"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 xml:space="preserve">2. </w:t>
      </w:r>
      <w:r w:rsidR="008A1725">
        <w:rPr>
          <w:b/>
          <w:noProof w:val="0"/>
        </w:rPr>
        <w:t>Testability analysis for r</w:t>
      </w:r>
      <w:r w:rsidR="00940F0A">
        <w:rPr>
          <w:b/>
          <w:noProof w:val="0"/>
        </w:rPr>
        <w:t>elative power tolerance</w:t>
      </w:r>
    </w:p>
    <w:p w14:paraId="4BBC2C62" w14:textId="289D5FB8" w:rsidR="00B83B9E" w:rsidRDefault="00565C45" w:rsidP="006E700A">
      <w:pPr>
        <w:pStyle w:val="35"/>
        <w:keepNext w:val="0"/>
        <w:spacing w:before="120" w:after="120"/>
      </w:pPr>
      <w:r>
        <w:rPr>
          <w:rFonts w:hint="eastAsia"/>
        </w:rPr>
        <w:t>T</w:t>
      </w:r>
      <w:r>
        <w:t xml:space="preserve">o confirm the </w:t>
      </w:r>
      <w:r w:rsidR="00DE6D2E">
        <w:t xml:space="preserve">test system </w:t>
      </w:r>
      <w:r>
        <w:t>need</w:t>
      </w:r>
      <w:r w:rsidR="00DE6D2E">
        <w:t>s</w:t>
      </w:r>
      <w:r>
        <w:t xml:space="preserve"> for </w:t>
      </w:r>
      <w:r w:rsidR="00DE6D2E">
        <w:t xml:space="preserve">same RF path and separate RF path, we propose the testability analysis for </w:t>
      </w:r>
      <w:r w:rsidR="00940F0A">
        <w:t xml:space="preserve">relative power tolerance which requires the </w:t>
      </w:r>
      <w:r w:rsidR="004E42BC">
        <w:t xml:space="preserve">biggest </w:t>
      </w:r>
      <w:r w:rsidR="00940F0A">
        <w:t>power change</w:t>
      </w:r>
      <w:r w:rsidR="004E42BC">
        <w:t xml:space="preserve"> in the</w:t>
      </w:r>
      <w:r w:rsidR="00940F0A">
        <w:t xml:space="preserve"> power control tests.</w:t>
      </w:r>
    </w:p>
    <w:p w14:paraId="176487AB" w14:textId="61728928" w:rsidR="00B83B9E" w:rsidRDefault="00B83B9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2.1. Optimization of test </w:t>
      </w:r>
      <w:r w:rsidR="00CC3261">
        <w:rPr>
          <w:b/>
          <w:noProof w:val="0"/>
        </w:rPr>
        <w:t>points</w:t>
      </w:r>
    </w:p>
    <w:p w14:paraId="5ED98683" w14:textId="21D36F48" w:rsidR="00F551A6" w:rsidRDefault="00B83B9E" w:rsidP="006E700A">
      <w:pPr>
        <w:pStyle w:val="35"/>
        <w:keepNext w:val="0"/>
        <w:spacing w:before="120" w:after="120"/>
      </w:pPr>
      <w:r>
        <w:rPr>
          <w:rFonts w:hint="eastAsia"/>
        </w:rPr>
        <w:t>B</w:t>
      </w:r>
      <w:r>
        <w:t xml:space="preserve">efore discussing about the same RF path and separate RF path, the test </w:t>
      </w:r>
      <w:r w:rsidR="00AB7222">
        <w:t>points</w:t>
      </w:r>
      <w:r>
        <w:t xml:space="preserve"> of relative power tolerance must be optimized because </w:t>
      </w:r>
      <w:r w:rsidR="00783AD2">
        <w:t xml:space="preserve">there are many problems. First, </w:t>
      </w:r>
      <w:r w:rsidR="00F551A6">
        <w:t xml:space="preserve">the current test condition cannot achieve 0dB MPR which is required in the TP analysis. According to the latest MPR definition 6.2.2 in TS38.101-2 V17.1.0, 0dB MPR is achieved when </w:t>
      </w:r>
      <w:r w:rsidR="002A5C9B">
        <w:t xml:space="preserve">RB is allocated within the central one-third RB of the total RB. However, the current test condition defines the starting RB as RB#1 and </w:t>
      </w:r>
      <w:r w:rsidR="00335D24">
        <w:t xml:space="preserve">the </w:t>
      </w:r>
      <w:r w:rsidR="002A5C9B">
        <w:t>maximum allocated RB as 128; it means full RB</w:t>
      </w:r>
      <w:r w:rsidR="00783AD2">
        <w:t xml:space="preserve"> allocation</w:t>
      </w:r>
      <w:r w:rsidR="002A5C9B">
        <w:t xml:space="preserve"> for </w:t>
      </w:r>
      <w:r w:rsidR="000E1624">
        <w:t>100 MHz CBW, 60 kHz SCS</w:t>
      </w:r>
      <w:r w:rsidR="007F5DC4">
        <w:rPr>
          <w:rFonts w:hint="eastAsia"/>
        </w:rPr>
        <w:t xml:space="preserve"> </w:t>
      </w:r>
      <w:r w:rsidR="007F5DC4">
        <w:t>and not 0dB MPR</w:t>
      </w:r>
      <w:r w:rsidR="002A5C9B">
        <w:t>. To resolve the problem</w:t>
      </w:r>
      <w:r w:rsidR="000E1624">
        <w:t>, we propose to change the starting RB as RB#</w:t>
      </w:r>
      <w:r w:rsidR="000A12EB">
        <w:t xml:space="preserve">44 </w:t>
      </w:r>
      <w:r w:rsidR="000E1624">
        <w:t xml:space="preserve">and </w:t>
      </w:r>
      <w:r w:rsidR="00335D24">
        <w:t xml:space="preserve">the maximum allocated RB as </w:t>
      </w:r>
      <w:r w:rsidR="000A12EB">
        <w:t xml:space="preserve">40 </w:t>
      </w:r>
      <w:r w:rsidR="000E1624">
        <w:t>as shown below.</w:t>
      </w:r>
    </w:p>
    <w:p w14:paraId="1B16B7AF" w14:textId="598826D1" w:rsidR="008F355D" w:rsidRDefault="008F355D" w:rsidP="006E700A">
      <w:pPr>
        <w:pStyle w:val="af0"/>
        <w:jc w:val="center"/>
      </w:pPr>
      <w:r>
        <w:t xml:space="preserve">Table </w:t>
      </w:r>
      <w:fldSimple w:instr=" SEQ Table \* ARABIC ">
        <w:r w:rsidR="002B741C">
          <w:rPr>
            <w:noProof/>
          </w:rPr>
          <w:t>1</w:t>
        </w:r>
      </w:fldSimple>
      <w:r>
        <w:t xml:space="preserve"> Optimization of RB allocation for relative power tolerance</w:t>
      </w:r>
    </w:p>
    <w:tbl>
      <w:tblPr>
        <w:tblStyle w:val="aff2"/>
        <w:tblW w:w="10602" w:type="dxa"/>
        <w:jc w:val="center"/>
        <w:tblLayout w:type="fixed"/>
        <w:tblLook w:val="04A0" w:firstRow="1" w:lastRow="0" w:firstColumn="1" w:lastColumn="0" w:noHBand="0" w:noVBand="1"/>
      </w:tblPr>
      <w:tblGrid>
        <w:gridCol w:w="1247"/>
        <w:gridCol w:w="1417"/>
        <w:gridCol w:w="2551"/>
        <w:gridCol w:w="1418"/>
        <w:gridCol w:w="2551"/>
        <w:gridCol w:w="1418"/>
      </w:tblGrid>
      <w:tr w:rsidR="008F355D" w:rsidRPr="00CB4843" w14:paraId="086B9DEA" w14:textId="77777777" w:rsidTr="00B96E65">
        <w:trPr>
          <w:jc w:val="center"/>
        </w:trPr>
        <w:tc>
          <w:tcPr>
            <w:tcW w:w="1247" w:type="dxa"/>
            <w:vMerge w:val="restart"/>
            <w:vAlign w:val="center"/>
          </w:tcPr>
          <w:p w14:paraId="51916846" w14:textId="77777777" w:rsidR="008F355D" w:rsidRDefault="008F355D" w:rsidP="006E700A">
            <w:pPr>
              <w:pStyle w:val="35"/>
              <w:keepNext w:val="0"/>
              <w:spacing w:before="120" w:after="120"/>
              <w:contextualSpacing/>
              <w:jc w:val="center"/>
              <w:rPr>
                <w:rFonts w:ascii="Arial" w:hAnsi="Arial" w:cs="Arial"/>
              </w:rPr>
            </w:pPr>
            <w:r>
              <w:rPr>
                <w:rFonts w:ascii="Arial" w:hAnsi="Arial" w:cs="Arial"/>
              </w:rPr>
              <w:t>Sub-test ID</w:t>
            </w:r>
          </w:p>
        </w:tc>
        <w:tc>
          <w:tcPr>
            <w:tcW w:w="1417" w:type="dxa"/>
            <w:vMerge w:val="restart"/>
            <w:vAlign w:val="center"/>
          </w:tcPr>
          <w:p w14:paraId="525A2C01"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685715C0" w14:textId="77777777" w:rsidR="008F355D" w:rsidRDefault="008F355D" w:rsidP="006E700A">
            <w:pPr>
              <w:pStyle w:val="35"/>
              <w:keepNext w:val="0"/>
              <w:spacing w:before="120" w:after="12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69" w:type="dxa"/>
            <w:gridSpan w:val="2"/>
            <w:vAlign w:val="center"/>
          </w:tcPr>
          <w:p w14:paraId="6FEA5C76"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up/down sub-test</w:t>
            </w:r>
          </w:p>
        </w:tc>
        <w:tc>
          <w:tcPr>
            <w:tcW w:w="3969" w:type="dxa"/>
            <w:gridSpan w:val="2"/>
            <w:vAlign w:val="center"/>
          </w:tcPr>
          <w:p w14:paraId="0CEA026C" w14:textId="77777777" w:rsidR="008F355D" w:rsidRPr="008F355D" w:rsidRDefault="008F355D" w:rsidP="006E700A">
            <w:pPr>
              <w:pStyle w:val="35"/>
              <w:keepNext w:val="0"/>
              <w:spacing w:beforeLines="0" w:before="0" w:afterLines="0" w:after="0"/>
              <w:contextualSpacing/>
              <w:jc w:val="center"/>
              <w:rPr>
                <w:rFonts w:ascii="Arial" w:hAnsi="Arial" w:cs="Arial"/>
              </w:rPr>
            </w:pPr>
            <w:r>
              <w:rPr>
                <w:rFonts w:ascii="Arial" w:hAnsi="Arial" w:cs="Arial"/>
              </w:rPr>
              <w:t>Alternating sub-test</w:t>
            </w:r>
          </w:p>
        </w:tc>
      </w:tr>
      <w:tr w:rsidR="008F355D" w:rsidRPr="00CB4843" w14:paraId="60616B25" w14:textId="77777777" w:rsidTr="00B96E65">
        <w:trPr>
          <w:jc w:val="center"/>
        </w:trPr>
        <w:tc>
          <w:tcPr>
            <w:tcW w:w="1247" w:type="dxa"/>
            <w:vMerge/>
            <w:vAlign w:val="center"/>
          </w:tcPr>
          <w:p w14:paraId="2395C1B9"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1417" w:type="dxa"/>
            <w:vMerge/>
            <w:vAlign w:val="center"/>
          </w:tcPr>
          <w:p w14:paraId="43359406"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2551" w:type="dxa"/>
            <w:vAlign w:val="center"/>
          </w:tcPr>
          <w:p w14:paraId="797C7E65"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3809EF30" w14:textId="77777777" w:rsidR="008F355D" w:rsidRPr="00CB4843" w:rsidRDefault="008F355D" w:rsidP="006E700A">
            <w:pPr>
              <w:pStyle w:val="35"/>
              <w:keepNext w:val="0"/>
              <w:spacing w:beforeLines="0" w:before="0" w:afterLines="0" w:after="0"/>
              <w:contextualSpacing/>
              <w:jc w:val="center"/>
              <w:rPr>
                <w:rFonts w:ascii="Arial" w:hAnsi="Arial" w:cs="Arial"/>
              </w:rPr>
            </w:pPr>
            <w:bookmarkStart w:id="0" w:name="_Hlk69489556"/>
            <w:r w:rsidRPr="00CB4843">
              <w:rPr>
                <w:rFonts w:ascii="Arial" w:hAnsi="Arial" w:cs="Arial"/>
              </w:rPr>
              <w:t>ΔP</w:t>
            </w:r>
            <w:bookmarkEnd w:id="0"/>
            <w:r>
              <w:rPr>
                <w:rFonts w:ascii="Arial" w:hAnsi="Arial" w:cs="Arial"/>
              </w:rPr>
              <w:t xml:space="preserve"> [dB]</w:t>
            </w:r>
          </w:p>
        </w:tc>
        <w:tc>
          <w:tcPr>
            <w:tcW w:w="2551" w:type="dxa"/>
            <w:vAlign w:val="center"/>
          </w:tcPr>
          <w:p w14:paraId="7029E012"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1186185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[dB]</w:t>
            </w:r>
          </w:p>
        </w:tc>
      </w:tr>
      <w:tr w:rsidR="008F355D" w:rsidRPr="00CB4843" w14:paraId="52918A99" w14:textId="77777777" w:rsidTr="00B96E65">
        <w:trPr>
          <w:jc w:val="center"/>
        </w:trPr>
        <w:tc>
          <w:tcPr>
            <w:tcW w:w="1247" w:type="dxa"/>
            <w:vAlign w:val="center"/>
          </w:tcPr>
          <w:p w14:paraId="14584F99"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417" w:type="dxa"/>
            <w:vAlign w:val="center"/>
          </w:tcPr>
          <w:p w14:paraId="1AF25C4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551" w:type="dxa"/>
            <w:vAlign w:val="center"/>
          </w:tcPr>
          <w:p w14:paraId="5ECBC6E5" w14:textId="4A6F841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39</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4A9A1FA0" w14:textId="332A9CD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c>
          <w:tcPr>
            <w:tcW w:w="2551" w:type="dxa"/>
            <w:vAlign w:val="center"/>
          </w:tcPr>
          <w:p w14:paraId="15BC0E33" w14:textId="2B0DD51C"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6A798288" w14:textId="4CB55B41"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r>
      <w:tr w:rsidR="008F355D" w:rsidRPr="00CB4843" w14:paraId="4A00BFA8" w14:textId="77777777" w:rsidTr="00B96E65">
        <w:trPr>
          <w:jc w:val="center"/>
        </w:trPr>
        <w:tc>
          <w:tcPr>
            <w:tcW w:w="1247" w:type="dxa"/>
            <w:vAlign w:val="center"/>
          </w:tcPr>
          <w:p w14:paraId="347EFEB4"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417" w:type="dxa"/>
            <w:vAlign w:val="center"/>
          </w:tcPr>
          <w:p w14:paraId="06FE012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551" w:type="dxa"/>
            <w:vAlign w:val="center"/>
          </w:tcPr>
          <w:p w14:paraId="5980079E" w14:textId="064720B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FB1244C" w14:textId="71BE23F5"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2.11</w:t>
            </w:r>
          </w:p>
        </w:tc>
        <w:tc>
          <w:tcPr>
            <w:tcW w:w="2551" w:type="dxa"/>
            <w:vAlign w:val="center"/>
          </w:tcPr>
          <w:p w14:paraId="69CA40AA" w14:textId="2E59B0E0"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0F1F976C" w14:textId="41E35119"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2.04</w:t>
            </w:r>
          </w:p>
        </w:tc>
      </w:tr>
      <w:tr w:rsidR="008F355D" w:rsidRPr="00CB4843" w14:paraId="47227769" w14:textId="77777777" w:rsidTr="00B96E65">
        <w:trPr>
          <w:jc w:val="center"/>
        </w:trPr>
        <w:tc>
          <w:tcPr>
            <w:tcW w:w="1247" w:type="dxa"/>
            <w:vAlign w:val="center"/>
          </w:tcPr>
          <w:p w14:paraId="19C57D6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417" w:type="dxa"/>
            <w:vAlign w:val="center"/>
          </w:tcPr>
          <w:p w14:paraId="48699FE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551" w:type="dxa"/>
            <w:vAlign w:val="center"/>
          </w:tcPr>
          <w:p w14:paraId="1729456E" w14:textId="103354C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255949E1" w14:textId="1C48828E"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3.04</w:t>
            </w:r>
          </w:p>
        </w:tc>
        <w:tc>
          <w:tcPr>
            <w:tcW w:w="2551" w:type="dxa"/>
            <w:vAlign w:val="center"/>
          </w:tcPr>
          <w:p w14:paraId="6D740A10" w14:textId="02FEB25B"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7B2F30A"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3.01</w:t>
            </w:r>
          </w:p>
        </w:tc>
      </w:tr>
      <w:tr w:rsidR="008F355D" w:rsidRPr="00CB4843" w14:paraId="4F3E848C" w14:textId="77777777" w:rsidTr="00B96E65">
        <w:trPr>
          <w:jc w:val="center"/>
        </w:trPr>
        <w:tc>
          <w:tcPr>
            <w:tcW w:w="1247" w:type="dxa"/>
            <w:vAlign w:val="center"/>
          </w:tcPr>
          <w:p w14:paraId="104BDA81"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417" w:type="dxa"/>
            <w:vAlign w:val="center"/>
          </w:tcPr>
          <w:p w14:paraId="490A34C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551" w:type="dxa"/>
            <w:vAlign w:val="center"/>
          </w:tcPr>
          <w:p w14:paraId="279836D9" w14:textId="2C7D6462"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57CFA47"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4.01</w:t>
            </w:r>
          </w:p>
        </w:tc>
        <w:tc>
          <w:tcPr>
            <w:tcW w:w="2551" w:type="dxa"/>
            <w:vAlign w:val="center"/>
          </w:tcPr>
          <w:p w14:paraId="769A284B" w14:textId="4444C82C"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308AF6C" w14:textId="1DC01016"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4.26</w:t>
            </w:r>
          </w:p>
        </w:tc>
      </w:tr>
      <w:tr w:rsidR="008F355D" w:rsidRPr="00CB4843" w14:paraId="2F82BE1C" w14:textId="77777777" w:rsidTr="00B96E65">
        <w:trPr>
          <w:jc w:val="center"/>
        </w:trPr>
        <w:tc>
          <w:tcPr>
            <w:tcW w:w="1247" w:type="dxa"/>
            <w:vAlign w:val="center"/>
          </w:tcPr>
          <w:p w14:paraId="2C6FBF2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417" w:type="dxa"/>
            <w:vAlign w:val="center"/>
          </w:tcPr>
          <w:p w14:paraId="56063D1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551" w:type="dxa"/>
            <w:vAlign w:val="center"/>
          </w:tcPr>
          <w:p w14:paraId="4863C04D" w14:textId="6864D4C1"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5</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35D53559" w14:textId="7F42DA6F"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10.03</w:t>
            </w:r>
          </w:p>
        </w:tc>
        <w:tc>
          <w:tcPr>
            <w:tcW w:w="2551" w:type="dxa"/>
            <w:vAlign w:val="center"/>
          </w:tcPr>
          <w:p w14:paraId="4F6C55F9" w14:textId="45ED418C"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4</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A2B059B" w14:textId="39F879B7"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10.00</w:t>
            </w:r>
          </w:p>
        </w:tc>
      </w:tr>
      <w:tr w:rsidR="008F355D" w:rsidRPr="00CB4843" w14:paraId="67099A5E" w14:textId="77777777" w:rsidTr="00B96E65">
        <w:trPr>
          <w:jc w:val="center"/>
        </w:trPr>
        <w:tc>
          <w:tcPr>
            <w:tcW w:w="1247" w:type="dxa"/>
            <w:vAlign w:val="center"/>
          </w:tcPr>
          <w:p w14:paraId="45C417D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417" w:type="dxa"/>
            <w:vAlign w:val="center"/>
          </w:tcPr>
          <w:p w14:paraId="0ED404AD"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551" w:type="dxa"/>
            <w:vAlign w:val="center"/>
          </w:tcPr>
          <w:p w14:paraId="76C42BB3" w14:textId="30D23BB8"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5ECD5D79" w14:textId="0C49D1CC"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17.02</w:t>
            </w:r>
          </w:p>
        </w:tc>
        <w:tc>
          <w:tcPr>
            <w:tcW w:w="2551" w:type="dxa"/>
            <w:vAlign w:val="center"/>
          </w:tcPr>
          <w:p w14:paraId="0787D715" w14:textId="7944A2B5"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152F83B" w14:textId="5922E340"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16.02</w:t>
            </w:r>
          </w:p>
        </w:tc>
      </w:tr>
    </w:tbl>
    <w:p w14:paraId="4E41819F" w14:textId="6A067DAB" w:rsidR="00335D24" w:rsidRDefault="00335D24"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 w:name="o1"/>
      <w:r>
        <w:rPr>
          <w:rFonts w:ascii="Times New Roman" w:eastAsiaTheme="minorEastAsia" w:hAnsi="Times New Roman"/>
          <w:b/>
          <w:noProof w:val="0"/>
          <w:sz w:val="20"/>
          <w:lang w:val="en-US" w:eastAsia="ja-JP"/>
        </w:rPr>
        <w:lastRenderedPageBreak/>
        <w:t>Observation 1 : The current test condition cannot achieve 0dB MPR according to the latest MPR definition.</w:t>
      </w:r>
      <w:bookmarkEnd w:id="1"/>
    </w:p>
    <w:p w14:paraId="421693F8" w14:textId="2A7504DD" w:rsidR="00335D24" w:rsidRDefault="00335D24" w:rsidP="006E700A">
      <w:pPr>
        <w:pStyle w:val="tdoc-header"/>
        <w:overflowPunct w:val="0"/>
        <w:autoSpaceDE w:val="0"/>
        <w:autoSpaceDN w:val="0"/>
        <w:adjustRightInd w:val="0"/>
        <w:spacing w:beforeLines="50" w:before="120" w:after="180"/>
        <w:textAlignment w:val="baseline"/>
        <w:outlineLvl w:val="3"/>
        <w:rPr>
          <w:b/>
          <w:noProof w:val="0"/>
        </w:rPr>
      </w:pPr>
      <w:bookmarkStart w:id="2" w:name="p1"/>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1 : </w:t>
      </w:r>
      <w:r>
        <w:rPr>
          <w:rFonts w:ascii="Times New Roman" w:eastAsiaTheme="minorEastAsia" w:hAnsi="Times New Roman"/>
          <w:b/>
          <w:noProof w:val="0"/>
          <w:sz w:val="20"/>
          <w:lang w:val="en-US" w:eastAsia="ja-JP"/>
        </w:rPr>
        <w:t xml:space="preserve">For FR2 relative power tolerance, </w:t>
      </w:r>
      <w:r w:rsidR="008F355D">
        <w:rPr>
          <w:rFonts w:ascii="Times New Roman" w:eastAsiaTheme="minorEastAsia" w:hAnsi="Times New Roman"/>
          <w:b/>
          <w:noProof w:val="0"/>
          <w:sz w:val="20"/>
          <w:lang w:val="en-US" w:eastAsia="ja-JP"/>
        </w:rPr>
        <w:t>change the starting RB as RB#</w:t>
      </w:r>
      <w:r w:rsidR="000A12EB">
        <w:rPr>
          <w:rFonts w:ascii="Times New Roman" w:eastAsiaTheme="minorEastAsia" w:hAnsi="Times New Roman"/>
          <w:b/>
          <w:noProof w:val="0"/>
          <w:sz w:val="20"/>
          <w:lang w:val="en-US" w:eastAsia="ja-JP"/>
        </w:rPr>
        <w:t>44</w:t>
      </w:r>
      <w:r w:rsidR="008F355D">
        <w:rPr>
          <w:rFonts w:ascii="Times New Roman" w:eastAsiaTheme="minorEastAsia" w:hAnsi="Times New Roman"/>
          <w:b/>
          <w:noProof w:val="0"/>
          <w:sz w:val="20"/>
          <w:lang w:val="en-US" w:eastAsia="ja-JP"/>
        </w:rPr>
        <w:t xml:space="preserve">, and </w:t>
      </w:r>
      <w:r>
        <w:rPr>
          <w:rFonts w:ascii="Times New Roman" w:eastAsiaTheme="minorEastAsia" w:hAnsi="Times New Roman"/>
          <w:b/>
          <w:noProof w:val="0"/>
          <w:sz w:val="20"/>
          <w:lang w:val="en-US" w:eastAsia="ja-JP"/>
        </w:rPr>
        <w:t>apply the values in Table 1 to the number of allocated RB before and after RB change.</w:t>
      </w:r>
      <w:bookmarkEnd w:id="2"/>
    </w:p>
    <w:p w14:paraId="20C70D13" w14:textId="569B6A17" w:rsidR="00A33E69" w:rsidRDefault="00754FB3" w:rsidP="006E700A">
      <w:pPr>
        <w:pStyle w:val="35"/>
        <w:keepNext w:val="0"/>
        <w:spacing w:before="120" w:after="120"/>
      </w:pPr>
      <w:r>
        <w:rPr>
          <w:rFonts w:hint="eastAsia"/>
          <w:lang w:val="en-GB"/>
        </w:rPr>
        <w:t>I</w:t>
      </w:r>
      <w:r>
        <w:rPr>
          <w:lang w:val="en-GB"/>
        </w:rPr>
        <w:t xml:space="preserve">n addition, some test points are not suitable for the conformance requirements, and some requirements are not tested according to the current test points. </w:t>
      </w:r>
      <w:r w:rsidR="006C30C1">
        <w:rPr>
          <w:lang w:val="en-GB"/>
        </w:rPr>
        <w:t>In the</w:t>
      </w:r>
      <w:r>
        <w:rPr>
          <w:lang w:val="en-GB"/>
        </w:rPr>
        <w:t xml:space="preserve"> example</w:t>
      </w:r>
      <w:r w:rsidR="006C30C1">
        <w:rPr>
          <w:lang w:val="en-GB"/>
        </w:rPr>
        <w:t xml:space="preserve"> of the former problem</w:t>
      </w:r>
      <w:r>
        <w:rPr>
          <w:lang w:val="en-GB"/>
        </w:rPr>
        <w:t xml:space="preserve">, </w:t>
      </w:r>
      <w:r w:rsidR="00916500">
        <w:rPr>
          <w:lang w:val="en-GB"/>
        </w:rPr>
        <w:t xml:space="preserve">the values of expected power before and after RB change in </w:t>
      </w:r>
      <w:r w:rsidR="00EC5401">
        <w:rPr>
          <w:lang w:val="en-GB"/>
        </w:rPr>
        <w:t>alternating</w:t>
      </w:r>
      <w:r w:rsidR="00916500">
        <w:rPr>
          <w:lang w:val="en-GB"/>
        </w:rPr>
        <w:t xml:space="preserve"> sub-test ID 6 are </w:t>
      </w:r>
      <w:r w:rsidR="00EC5401">
        <w:rPr>
          <w:lang w:val="en-GB"/>
        </w:rPr>
        <w:t xml:space="preserve">0 dBm (power level </w:t>
      </w:r>
      <w:r w:rsidR="006C30C1">
        <w:rPr>
          <w:lang w:val="en-GB"/>
        </w:rPr>
        <w:t>at the start of sub-test</w:t>
      </w:r>
      <w:r w:rsidR="00EC5401">
        <w:rPr>
          <w:lang w:val="en-GB"/>
        </w:rPr>
        <w:t>) and +</w:t>
      </w:r>
      <w:r w:rsidR="000A12EB">
        <w:rPr>
          <w:lang w:val="en-GB"/>
        </w:rPr>
        <w:t>16.02</w:t>
      </w:r>
      <w:r w:rsidR="00EC5401">
        <w:rPr>
          <w:lang w:val="en-GB"/>
        </w:rPr>
        <w:t xml:space="preserve"> dBm</w:t>
      </w:r>
      <w:r w:rsidR="006C30C1">
        <w:rPr>
          <w:lang w:val="en-GB"/>
        </w:rPr>
        <w:t xml:space="preserve"> (= 0 dBm + expected </w:t>
      </w:r>
      <w:r w:rsidR="006C30C1" w:rsidRPr="00EA6804">
        <w:t>Δ</w:t>
      </w:r>
      <w:r w:rsidR="006C30C1">
        <w:t xml:space="preserve">P </w:t>
      </w:r>
      <w:r w:rsidR="000A12EB">
        <w:t>16.02</w:t>
      </w:r>
      <w:r w:rsidR="006C30C1">
        <w:t xml:space="preserve"> dB when the Proposal 1 is applied</w:t>
      </w:r>
      <w:r w:rsidR="006C30C1">
        <w:rPr>
          <w:lang w:val="en-GB"/>
        </w:rPr>
        <w:t>)</w:t>
      </w:r>
      <w:r w:rsidR="0012247E">
        <w:rPr>
          <w:lang w:val="en-GB"/>
        </w:rPr>
        <w:t xml:space="preserve"> respectively</w:t>
      </w:r>
      <w:r w:rsidR="005069FA">
        <w:rPr>
          <w:lang w:val="en-GB"/>
        </w:rPr>
        <w:t xml:space="preserve">, </w:t>
      </w:r>
      <w:r w:rsidR="00F87F4F">
        <w:rPr>
          <w:lang w:val="en-GB"/>
        </w:rPr>
        <w:t xml:space="preserve">and they cross </w:t>
      </w:r>
      <w:r w:rsidR="005069FA">
        <w:t xml:space="preserve">Pint </w:t>
      </w:r>
      <w:r w:rsidR="00F87F4F">
        <w:t>=</w:t>
      </w:r>
      <w:r w:rsidR="005069FA">
        <w:t xml:space="preserve"> 10.4 dBm (FR2a minimum peak EIRP 22.4 dBm – 12 dB)</w:t>
      </w:r>
      <w:r w:rsidR="006C30C1">
        <w:rPr>
          <w:lang w:val="en-GB"/>
        </w:rPr>
        <w:t xml:space="preserve">. </w:t>
      </w:r>
      <w:r w:rsidR="00F87F4F">
        <w:rPr>
          <w:lang w:val="en-GB"/>
        </w:rPr>
        <w:t>In this case</w:t>
      </w:r>
      <w:r w:rsidR="005069FA">
        <w:rPr>
          <w:lang w:val="en-GB"/>
        </w:rPr>
        <w:t>,</w:t>
      </w:r>
      <w:r w:rsidR="00F87F4F">
        <w:rPr>
          <w:lang w:val="en-GB"/>
        </w:rPr>
        <w:t xml:space="preserve"> no requirements are applied, because</w:t>
      </w:r>
      <w:r w:rsidR="005069FA">
        <w:rPr>
          <w:lang w:val="en-GB"/>
        </w:rPr>
        <w:t xml:space="preserve"> t</w:t>
      </w:r>
      <w:r w:rsidR="006C30C1">
        <w:rPr>
          <w:lang w:val="en-GB"/>
        </w:rPr>
        <w:t>he conformance requirement is applied when</w:t>
      </w:r>
      <w:r w:rsidR="005069FA">
        <w:rPr>
          <w:lang w:val="en-GB"/>
        </w:rPr>
        <w:t xml:space="preserve"> both of target level and reference level are within</w:t>
      </w:r>
      <w:r w:rsidR="006C30C1">
        <w:rPr>
          <w:lang w:val="en-GB"/>
        </w:rPr>
        <w:t xml:space="preserve"> Pmin </w:t>
      </w:r>
      <w:r w:rsidR="006C30C1" w:rsidRPr="006C30C1">
        <w:t>≤</w:t>
      </w:r>
      <w:r w:rsidR="006C30C1">
        <w:t xml:space="preserve"> P </w:t>
      </w:r>
      <w:r w:rsidR="006C30C1" w:rsidRPr="006C30C1">
        <w:t>≤</w:t>
      </w:r>
      <w:r w:rsidR="006C30C1">
        <w:t xml:space="preserve"> Pint or Pint &lt; P </w:t>
      </w:r>
      <w:r w:rsidR="006C30C1" w:rsidRPr="006C30C1">
        <w:t>≤</w:t>
      </w:r>
      <w:r w:rsidR="006C30C1">
        <w:t xml:space="preserve"> PUMAX</w:t>
      </w:r>
      <w:r w:rsidR="005069FA">
        <w:t xml:space="preserve"> as shown below</w:t>
      </w:r>
      <w:r w:rsidR="00F87F4F">
        <w:t>.</w:t>
      </w:r>
    </w:p>
    <w:p w14:paraId="00AD7770" w14:textId="77777777" w:rsidR="00896F0E" w:rsidRPr="00896F0E" w:rsidRDefault="00896F0E" w:rsidP="006E700A">
      <w:pPr>
        <w:pStyle w:val="35"/>
        <w:keepNext w:val="0"/>
        <w:spacing w:before="120" w:after="120"/>
        <w:rPr>
          <w:rFonts w:ascii="Arial" w:hAnsi="Arial" w:cs="Arial"/>
          <w:shd w:val="pct15" w:color="auto" w:fill="FFFFFF"/>
        </w:rPr>
      </w:pPr>
      <w:r w:rsidRPr="00896F0E">
        <w:rPr>
          <w:rFonts w:ascii="Arial" w:hAnsi="Arial" w:cs="Arial"/>
          <w:shd w:val="pct15" w:color="auto" w:fill="FFFFFF"/>
        </w:rPr>
        <w:t>6.3.4.3.3</w:t>
      </w:r>
      <w:r w:rsidRPr="00896F0E">
        <w:rPr>
          <w:rFonts w:ascii="Arial" w:hAnsi="Arial" w:cs="Arial"/>
          <w:shd w:val="pct15" w:color="auto" w:fill="FFFFFF"/>
        </w:rPr>
        <w:tab/>
        <w:t>Minimum conformance requirements</w:t>
      </w:r>
    </w:p>
    <w:p w14:paraId="4BF2CBEC" w14:textId="19CBA629" w:rsidR="00896F0E" w:rsidRPr="00896F0E" w:rsidRDefault="00896F0E" w:rsidP="006E700A">
      <w:pPr>
        <w:pStyle w:val="35"/>
        <w:keepNext w:val="0"/>
        <w:spacing w:before="120" w:after="120"/>
        <w:rPr>
          <w:shd w:val="pct15" w:color="auto" w:fill="FFFFFF"/>
        </w:rPr>
      </w:pPr>
      <w:r w:rsidRPr="00896F0E">
        <w:rPr>
          <w:shd w:val="pct15" w:color="auto" w:fill="FFFFFF"/>
        </w:rPr>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PUMAX as defined in sub-clause 6.2.4.</w:t>
      </w:r>
    </w:p>
    <w:p w14:paraId="59229F59" w14:textId="0565B4C1" w:rsidR="006C30C1" w:rsidRDefault="00CA5CCA" w:rsidP="006E700A">
      <w:pPr>
        <w:pStyle w:val="35"/>
        <w:keepNext w:val="0"/>
        <w:spacing w:before="120" w:after="120"/>
      </w:pPr>
      <w:r>
        <w:rPr>
          <w:rFonts w:hint="eastAsia"/>
        </w:rPr>
        <w:t>I</w:t>
      </w:r>
      <w:r>
        <w:t xml:space="preserve">n the example of the latter problem, the conformance requirement of Pint &lt; P </w:t>
      </w:r>
      <w:r w:rsidRPr="006C30C1">
        <w:t>≤</w:t>
      </w:r>
      <w:r>
        <w:t xml:space="preserve"> PUMAX is not tested in the current ramp up sub-test, because the power level at the start of sub-test is Pmin and does not exceed </w:t>
      </w:r>
      <w:r w:rsidR="00582895">
        <w:t>Pint even if 6 dB (</w:t>
      </w:r>
      <w:r w:rsidR="00295D02">
        <w:t>power pattern C which sends +1dB TPC command 6 times</w:t>
      </w:r>
      <w:r w:rsidR="00582895">
        <w:t xml:space="preserve">) is added. To resolve these problems and improve testability, we propose to </w:t>
      </w:r>
      <w:r w:rsidR="00866578">
        <w:t>optimize</w:t>
      </w:r>
      <w:r w:rsidR="00582895">
        <w:t xml:space="preserve"> the start </w:t>
      </w:r>
      <w:r w:rsidR="00771C58">
        <w:t xml:space="preserve">power </w:t>
      </w:r>
      <w:r w:rsidR="00582895">
        <w:t xml:space="preserve">level in sub-test ID 1-6 to be fit with </w:t>
      </w:r>
      <w:r w:rsidR="00582895">
        <w:rPr>
          <w:lang w:val="en-GB"/>
        </w:rPr>
        <w:t xml:space="preserve">Pmin </w:t>
      </w:r>
      <w:r w:rsidR="00582895" w:rsidRPr="006C30C1">
        <w:t>≤</w:t>
      </w:r>
      <w:r w:rsidR="00582895">
        <w:t xml:space="preserve"> P </w:t>
      </w:r>
      <w:r w:rsidR="00582895" w:rsidRPr="006C30C1">
        <w:t>≤</w:t>
      </w:r>
      <w:r w:rsidR="00582895">
        <w:t xml:space="preserve"> Pint, and newly add </w:t>
      </w:r>
      <w:r w:rsidR="00F23AFD">
        <w:t xml:space="preserve">test points of </w:t>
      </w:r>
      <w:r w:rsidR="00582895">
        <w:t>sub-test ID 7-</w:t>
      </w:r>
      <w:r w:rsidR="006131FE">
        <w:t xml:space="preserve">11 </w:t>
      </w:r>
      <w:r w:rsidR="00582895">
        <w:t xml:space="preserve">to test the requirement of Pint &lt; P </w:t>
      </w:r>
      <w:r w:rsidR="00582895" w:rsidRPr="006C30C1">
        <w:t>≤</w:t>
      </w:r>
      <w:r w:rsidR="00582895">
        <w:t xml:space="preserve"> PUMAX</w:t>
      </w:r>
      <w:r w:rsidR="00866578">
        <w:t xml:space="preserve"> as shown below</w:t>
      </w:r>
      <w:r w:rsidR="00582895">
        <w:t>.</w:t>
      </w:r>
      <w:r w:rsidR="00866578">
        <w:t xml:space="preserve"> Note that sub-test ID 12 corresponding </w:t>
      </w:r>
      <w:r w:rsidR="006131FE">
        <w:t xml:space="preserve">to </w:t>
      </w:r>
      <w:r w:rsidR="00866578" w:rsidRPr="00866578">
        <w:t>15 ≤ ΔP</w:t>
      </w:r>
      <w:r w:rsidR="00866578">
        <w:t xml:space="preserve"> is not added for Pint &lt; P </w:t>
      </w:r>
      <w:r w:rsidR="00866578" w:rsidRPr="006C30C1">
        <w:t>≤</w:t>
      </w:r>
      <w:r w:rsidR="00866578">
        <w:t xml:space="preserve"> PUMAX, because the power difference between Pint (minimum peak EIRP – 12 dB) and PUMAX (minimum peak EIRP) is </w:t>
      </w:r>
      <w:r w:rsidR="00425419">
        <w:t>lower</w:t>
      </w:r>
      <w:r w:rsidR="00866578">
        <w:t xml:space="preserve"> than </w:t>
      </w:r>
      <w:r w:rsidR="006131FE">
        <w:t xml:space="preserve">15 </w:t>
      </w:r>
      <w:r w:rsidR="00866578">
        <w:t>dB.</w:t>
      </w:r>
    </w:p>
    <w:p w14:paraId="1F8DE140" w14:textId="4D02B06F" w:rsidR="00866578" w:rsidRDefault="00866578" w:rsidP="006E700A">
      <w:pPr>
        <w:pStyle w:val="af0"/>
        <w:jc w:val="center"/>
      </w:pPr>
      <w:r>
        <w:t xml:space="preserve">Table </w:t>
      </w:r>
      <w:fldSimple w:instr=" SEQ Table \* ARABIC ">
        <w:r w:rsidR="002B741C">
          <w:rPr>
            <w:noProof/>
          </w:rPr>
          <w:t>2</w:t>
        </w:r>
      </w:fldSimple>
      <w:r>
        <w:t xml:space="preserve"> Optimization of start </w:t>
      </w:r>
      <w:r w:rsidR="00771C58">
        <w:t xml:space="preserve">power </w:t>
      </w:r>
      <w:r>
        <w:t>level for relative power tolerance</w:t>
      </w:r>
    </w:p>
    <w:tbl>
      <w:tblPr>
        <w:tblStyle w:val="aff2"/>
        <w:tblW w:w="0" w:type="auto"/>
        <w:jc w:val="center"/>
        <w:tblLayout w:type="fixed"/>
        <w:tblLook w:val="04A0" w:firstRow="1" w:lastRow="0" w:firstColumn="1" w:lastColumn="0" w:noHBand="0" w:noVBand="1"/>
      </w:tblPr>
      <w:tblGrid>
        <w:gridCol w:w="1304"/>
        <w:gridCol w:w="1304"/>
        <w:gridCol w:w="1304"/>
        <w:gridCol w:w="1304"/>
        <w:gridCol w:w="1304"/>
        <w:gridCol w:w="1304"/>
        <w:gridCol w:w="1304"/>
      </w:tblGrid>
      <w:tr w:rsidR="00866578" w:rsidRPr="00CB4843" w14:paraId="05252BB0" w14:textId="1081AC9F" w:rsidTr="00330EB7">
        <w:trPr>
          <w:jc w:val="center"/>
        </w:trPr>
        <w:tc>
          <w:tcPr>
            <w:tcW w:w="1304" w:type="dxa"/>
            <w:vMerge w:val="restart"/>
            <w:vAlign w:val="center"/>
          </w:tcPr>
          <w:p w14:paraId="21071045" w14:textId="77777777"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3912" w:type="dxa"/>
            <w:gridSpan w:val="3"/>
            <w:vAlign w:val="center"/>
          </w:tcPr>
          <w:p w14:paraId="03364ECE" w14:textId="0A1647C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revious start </w:t>
            </w:r>
            <w:r w:rsidR="00771C58">
              <w:rPr>
                <w:rFonts w:ascii="Arial" w:hAnsi="Arial" w:cs="Arial"/>
              </w:rPr>
              <w:t xml:space="preserve">power </w:t>
            </w:r>
            <w:r>
              <w:rPr>
                <w:rFonts w:ascii="Arial" w:hAnsi="Arial" w:cs="Arial"/>
              </w:rPr>
              <w:t>level</w:t>
            </w:r>
          </w:p>
        </w:tc>
        <w:tc>
          <w:tcPr>
            <w:tcW w:w="3912" w:type="dxa"/>
            <w:gridSpan w:val="3"/>
            <w:vAlign w:val="center"/>
          </w:tcPr>
          <w:p w14:paraId="59C7F872" w14:textId="5A8C8A5C"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roposed start </w:t>
            </w:r>
            <w:r w:rsidR="00771C58">
              <w:rPr>
                <w:rFonts w:ascii="Arial" w:hAnsi="Arial" w:cs="Arial"/>
              </w:rPr>
              <w:t xml:space="preserve">power </w:t>
            </w:r>
            <w:r>
              <w:rPr>
                <w:rFonts w:ascii="Arial" w:hAnsi="Arial" w:cs="Arial"/>
              </w:rPr>
              <w:t>level</w:t>
            </w:r>
          </w:p>
        </w:tc>
      </w:tr>
      <w:tr w:rsidR="00330EB7" w:rsidRPr="00CB4843" w14:paraId="5E346928" w14:textId="67931F74" w:rsidTr="00330EB7">
        <w:trPr>
          <w:jc w:val="center"/>
        </w:trPr>
        <w:tc>
          <w:tcPr>
            <w:tcW w:w="1304" w:type="dxa"/>
            <w:vMerge/>
            <w:vAlign w:val="center"/>
          </w:tcPr>
          <w:p w14:paraId="7E09A18D" w14:textId="7969B488" w:rsidR="00330EB7" w:rsidRPr="00CB4843" w:rsidRDefault="00330EB7" w:rsidP="006E700A">
            <w:pPr>
              <w:pStyle w:val="35"/>
              <w:keepNext w:val="0"/>
              <w:spacing w:beforeLines="0" w:before="0" w:afterLines="0" w:after="0"/>
              <w:contextualSpacing/>
              <w:jc w:val="center"/>
              <w:rPr>
                <w:rFonts w:ascii="Arial" w:hAnsi="Arial" w:cs="Arial"/>
              </w:rPr>
            </w:pPr>
          </w:p>
        </w:tc>
        <w:tc>
          <w:tcPr>
            <w:tcW w:w="1304" w:type="dxa"/>
            <w:vAlign w:val="center"/>
          </w:tcPr>
          <w:p w14:paraId="52879B47" w14:textId="4BEC9B9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75CD2C7" w14:textId="52DAB9C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7F0EE9EA" w14:textId="1DA4366D"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vAlign w:val="center"/>
          </w:tcPr>
          <w:p w14:paraId="7A30BD1A" w14:textId="2E9FAEF2"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AD37B77" w14:textId="3F0732DC"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122A9084" w14:textId="1236FD90" w:rsidR="00330EB7"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866578" w:rsidRPr="00CB4843" w14:paraId="0D592B3F" w14:textId="05F6D699" w:rsidTr="00330EB7">
        <w:trPr>
          <w:jc w:val="center"/>
        </w:trPr>
        <w:tc>
          <w:tcPr>
            <w:tcW w:w="1304" w:type="dxa"/>
            <w:vAlign w:val="center"/>
          </w:tcPr>
          <w:p w14:paraId="1BB31713" w14:textId="01FF64B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1-6</w:t>
            </w:r>
          </w:p>
        </w:tc>
        <w:tc>
          <w:tcPr>
            <w:tcW w:w="1304" w:type="dxa"/>
            <w:vAlign w:val="center"/>
          </w:tcPr>
          <w:p w14:paraId="4088EAD3" w14:textId="1DA78F52"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c>
          <w:tcPr>
            <w:tcW w:w="1304" w:type="dxa"/>
            <w:vAlign w:val="center"/>
          </w:tcPr>
          <w:p w14:paraId="5FA57FF6" w14:textId="26D7F3D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vAlign w:val="center"/>
          </w:tcPr>
          <w:p w14:paraId="6B2ADC01" w14:textId="0BCD4765"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0</w:t>
            </w:r>
            <w:r>
              <w:rPr>
                <w:rFonts w:ascii="Arial" w:hAnsi="Arial" w:cs="Arial"/>
              </w:rPr>
              <w:t>dBm</w:t>
            </w:r>
          </w:p>
        </w:tc>
        <w:tc>
          <w:tcPr>
            <w:tcW w:w="1304" w:type="dxa"/>
            <w:vAlign w:val="center"/>
          </w:tcPr>
          <w:p w14:paraId="6646F1D2" w14:textId="281CCDE0" w:rsidR="00866578" w:rsidRPr="006C0F8B" w:rsidRDefault="006C0F8B" w:rsidP="006E700A">
            <w:pPr>
              <w:pStyle w:val="35"/>
              <w:keepNext w:val="0"/>
              <w:spacing w:beforeLines="0" w:before="0" w:afterLines="0" w:after="0"/>
              <w:contextualSpacing/>
              <w:jc w:val="center"/>
              <w:rPr>
                <w:rFonts w:ascii="Arial" w:hAnsi="Arial" w:cs="Arial"/>
                <w:i/>
                <w:iCs/>
              </w:rPr>
            </w:pPr>
            <w:r w:rsidRPr="006C0F8B">
              <w:rPr>
                <w:rFonts w:ascii="Arial" w:hAnsi="Arial" w:cs="Arial"/>
                <w:i/>
                <w:iCs/>
              </w:rPr>
              <w:t>No change</w:t>
            </w:r>
          </w:p>
        </w:tc>
        <w:tc>
          <w:tcPr>
            <w:tcW w:w="1304" w:type="dxa"/>
            <w:vAlign w:val="center"/>
          </w:tcPr>
          <w:p w14:paraId="4AB7EF03" w14:textId="3FE72BF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tcPr>
          <w:p w14:paraId="6993595C" w14:textId="48509A87"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r>
      <w:tr w:rsidR="00866578" w:rsidRPr="00CB4843" w14:paraId="4E593D52" w14:textId="54D81DF3" w:rsidTr="00330EB7">
        <w:trPr>
          <w:jc w:val="center"/>
        </w:trPr>
        <w:tc>
          <w:tcPr>
            <w:tcW w:w="1304" w:type="dxa"/>
            <w:vAlign w:val="center"/>
          </w:tcPr>
          <w:p w14:paraId="30DCCB9B" w14:textId="7B377201"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7-</w:t>
            </w:r>
            <w:r w:rsidR="00142425">
              <w:rPr>
                <w:rFonts w:ascii="Arial" w:hAnsi="Arial" w:cs="Arial"/>
              </w:rPr>
              <w:t>11</w:t>
            </w:r>
          </w:p>
        </w:tc>
        <w:tc>
          <w:tcPr>
            <w:tcW w:w="1304" w:type="dxa"/>
            <w:vAlign w:val="center"/>
          </w:tcPr>
          <w:p w14:paraId="217BCA3C" w14:textId="04EAE84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250A19DE" w14:textId="42DEE3DC"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F8F2AB9" w14:textId="7BD83B7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266C338" w14:textId="1DFDBF53"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vAlign w:val="center"/>
          </w:tcPr>
          <w:p w14:paraId="3B5BDDD0" w14:textId="094749C6"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tcPr>
          <w:p w14:paraId="0201D2F7" w14:textId="2AA1983D"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r>
    </w:tbl>
    <w:p w14:paraId="36BFA94C" w14:textId="5B85035E" w:rsidR="00330EB7" w:rsidRDefault="00330EB7" w:rsidP="006E700A">
      <w:pPr>
        <w:pStyle w:val="af0"/>
        <w:jc w:val="center"/>
      </w:pPr>
      <w:bookmarkStart w:id="3" w:name="_Hlk69494098"/>
      <w:r>
        <w:t xml:space="preserve">Table </w:t>
      </w:r>
      <w:fldSimple w:instr=" SEQ Table \* ARABIC ">
        <w:r w:rsidR="002B741C">
          <w:rPr>
            <w:noProof/>
          </w:rPr>
          <w:t>3</w:t>
        </w:r>
      </w:fldSimple>
      <w:r>
        <w:t xml:space="preserve"> </w:t>
      </w:r>
      <w:r w:rsidR="00F23AFD">
        <w:t>Addition</w:t>
      </w:r>
      <w:r>
        <w:t xml:space="preserve"> of </w:t>
      </w:r>
      <w:r w:rsidR="00483C4C">
        <w:t>sub-test ID 7-</w:t>
      </w:r>
      <w:r w:rsidR="006131FE">
        <w:t xml:space="preserve">11 </w:t>
      </w:r>
      <w:r>
        <w:t>for relative power tolerance</w:t>
      </w:r>
      <w:bookmarkEnd w:id="3"/>
    </w:p>
    <w:tbl>
      <w:tblPr>
        <w:tblStyle w:val="aff2"/>
        <w:tblW w:w="0" w:type="auto"/>
        <w:jc w:val="center"/>
        <w:tblLook w:val="04A0" w:firstRow="1" w:lastRow="0" w:firstColumn="1" w:lastColumn="0" w:noHBand="0" w:noVBand="1"/>
      </w:tblPr>
      <w:tblGrid>
        <w:gridCol w:w="1247"/>
        <w:gridCol w:w="1587"/>
        <w:gridCol w:w="1587"/>
        <w:gridCol w:w="1587"/>
        <w:gridCol w:w="1587"/>
        <w:gridCol w:w="2211"/>
      </w:tblGrid>
      <w:tr w:rsidR="00757B6B" w:rsidRPr="00CB4843" w14:paraId="070F0695" w14:textId="77777777" w:rsidTr="009E55EF">
        <w:trPr>
          <w:jc w:val="center"/>
        </w:trPr>
        <w:tc>
          <w:tcPr>
            <w:tcW w:w="1247" w:type="dxa"/>
            <w:vAlign w:val="center"/>
          </w:tcPr>
          <w:p w14:paraId="118C1458" w14:textId="77777777" w:rsidR="00757B6B" w:rsidRPr="00CB4843" w:rsidRDefault="00757B6B"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1587" w:type="dxa"/>
            <w:vAlign w:val="center"/>
          </w:tcPr>
          <w:p w14:paraId="680E4AED" w14:textId="05D1BD4D"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RB allocation</w:t>
            </w:r>
          </w:p>
        </w:tc>
        <w:tc>
          <w:tcPr>
            <w:tcW w:w="1587" w:type="dxa"/>
            <w:vAlign w:val="center"/>
          </w:tcPr>
          <w:p w14:paraId="23D738E8" w14:textId="2C65ABFF"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TPC command</w:t>
            </w:r>
          </w:p>
        </w:tc>
        <w:tc>
          <w:tcPr>
            <w:tcW w:w="1587" w:type="dxa"/>
            <w:vAlign w:val="center"/>
          </w:tcPr>
          <w:p w14:paraId="5B366B2D" w14:textId="75353F39"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Expected </w:t>
            </w:r>
            <w:r w:rsidRPr="00CB4843">
              <w:rPr>
                <w:rFonts w:ascii="Arial" w:hAnsi="Arial" w:cs="Arial"/>
              </w:rPr>
              <w:t>ΔP</w:t>
            </w:r>
          </w:p>
        </w:tc>
        <w:tc>
          <w:tcPr>
            <w:tcW w:w="1587" w:type="dxa"/>
            <w:vAlign w:val="center"/>
          </w:tcPr>
          <w:p w14:paraId="7C275F54" w14:textId="2DD703A8" w:rsidR="00757B6B" w:rsidRPr="00CB4843"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2211" w:type="dxa"/>
            <w:vAlign w:val="center"/>
          </w:tcPr>
          <w:p w14:paraId="29719FDF" w14:textId="1376D9ED"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r>
      <w:tr w:rsidR="009E55EF" w:rsidRPr="00CB4843" w14:paraId="6C8D9C98" w14:textId="77777777" w:rsidTr="009E55EF">
        <w:trPr>
          <w:jc w:val="center"/>
        </w:trPr>
        <w:tc>
          <w:tcPr>
            <w:tcW w:w="1247" w:type="dxa"/>
            <w:vAlign w:val="center"/>
          </w:tcPr>
          <w:p w14:paraId="667C2A10"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587" w:type="dxa"/>
            <w:vMerge w:val="restart"/>
            <w:vAlign w:val="center"/>
          </w:tcPr>
          <w:p w14:paraId="4466A0E6" w14:textId="6C5C5D02"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Merge w:val="restart"/>
            <w:vAlign w:val="center"/>
          </w:tcPr>
          <w:p w14:paraId="30375F6A" w14:textId="155548DF" w:rsidR="009E55EF" w:rsidRPr="009E55EF" w:rsidRDefault="009E55EF" w:rsidP="006E700A">
            <w:pPr>
              <w:pStyle w:val="35"/>
              <w:keepNext w:val="0"/>
              <w:spacing w:beforeLines="0" w:before="0" w:afterLines="0" w:after="0"/>
              <w:contextualSpacing/>
              <w:jc w:val="center"/>
              <w:rPr>
                <w:rFonts w:ascii="Arial" w:hAnsi="Arial" w:cs="Arial"/>
                <w:i/>
                <w:iCs/>
              </w:rPr>
            </w:pPr>
            <w:r>
              <w:rPr>
                <w:rFonts w:ascii="Arial" w:hAnsi="Arial" w:cs="Arial" w:hint="eastAsia"/>
                <w:i/>
                <w:iCs/>
              </w:rPr>
              <w:t>N</w:t>
            </w:r>
            <w:r>
              <w:rPr>
                <w:rFonts w:ascii="Arial" w:hAnsi="Arial" w:cs="Arial"/>
                <w:i/>
                <w:iCs/>
              </w:rPr>
              <w:t>o change</w:t>
            </w:r>
          </w:p>
        </w:tc>
        <w:tc>
          <w:tcPr>
            <w:tcW w:w="1587" w:type="dxa"/>
            <w:vMerge w:val="restart"/>
            <w:vAlign w:val="center"/>
          </w:tcPr>
          <w:p w14:paraId="57542066" w14:textId="2E690A51"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Align w:val="center"/>
          </w:tcPr>
          <w:p w14:paraId="516BE06A" w14:textId="614F00F1" w:rsidR="009E55EF" w:rsidRPr="009E55EF"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211" w:type="dxa"/>
            <w:vAlign w:val="center"/>
          </w:tcPr>
          <w:p w14:paraId="328D29E9" w14:textId="3A13E5D0"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CB4843" w14:paraId="29FFBA11" w14:textId="77777777" w:rsidTr="009E55EF">
        <w:trPr>
          <w:jc w:val="center"/>
        </w:trPr>
        <w:tc>
          <w:tcPr>
            <w:tcW w:w="1247" w:type="dxa"/>
            <w:vAlign w:val="center"/>
          </w:tcPr>
          <w:p w14:paraId="0FBD61F7"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587" w:type="dxa"/>
            <w:vMerge/>
            <w:vAlign w:val="center"/>
          </w:tcPr>
          <w:p w14:paraId="6F640630" w14:textId="486C626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B4E47E3" w14:textId="6D45647B"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528B166" w14:textId="500F127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752A591D" w14:textId="2EE40A59"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211" w:type="dxa"/>
            <w:vAlign w:val="center"/>
          </w:tcPr>
          <w:p w14:paraId="74A99D2D" w14:textId="5C5B6A8F"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9E55EF" w:rsidRPr="00CB4843" w14:paraId="4A0F38F8" w14:textId="77777777" w:rsidTr="009E55EF">
        <w:trPr>
          <w:jc w:val="center"/>
        </w:trPr>
        <w:tc>
          <w:tcPr>
            <w:tcW w:w="1247" w:type="dxa"/>
            <w:vAlign w:val="center"/>
          </w:tcPr>
          <w:p w14:paraId="5291D53F"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587" w:type="dxa"/>
            <w:vMerge/>
            <w:vAlign w:val="center"/>
          </w:tcPr>
          <w:p w14:paraId="3FAEBF22" w14:textId="0107391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DE74EC0" w14:textId="4012893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1DC4D599" w14:textId="1A2CB46D"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3430AC0" w14:textId="7D6DC847"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211" w:type="dxa"/>
            <w:vAlign w:val="center"/>
          </w:tcPr>
          <w:p w14:paraId="5E003C1E" w14:textId="04F8EAFC"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r>
      <w:tr w:rsidR="009E55EF" w:rsidRPr="00483C4C" w14:paraId="678CE525" w14:textId="77777777" w:rsidTr="009E55EF">
        <w:trPr>
          <w:jc w:val="center"/>
        </w:trPr>
        <w:tc>
          <w:tcPr>
            <w:tcW w:w="1247" w:type="dxa"/>
            <w:vAlign w:val="center"/>
          </w:tcPr>
          <w:p w14:paraId="4509556A"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587" w:type="dxa"/>
            <w:vMerge/>
            <w:vAlign w:val="center"/>
          </w:tcPr>
          <w:p w14:paraId="121E9CC0" w14:textId="0D26325A"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B70320A" w14:textId="766BBEAE"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5A3C7DA0" w14:textId="222812F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DAC54B7" w14:textId="77A944B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211" w:type="dxa"/>
            <w:vAlign w:val="center"/>
          </w:tcPr>
          <w:p w14:paraId="373AD868" w14:textId="5C996D0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E55EF" w:rsidRPr="00483C4C" w14:paraId="6D73F3FC" w14:textId="77777777" w:rsidTr="009E55EF">
        <w:trPr>
          <w:jc w:val="center"/>
        </w:trPr>
        <w:tc>
          <w:tcPr>
            <w:tcW w:w="1247" w:type="dxa"/>
            <w:vAlign w:val="center"/>
          </w:tcPr>
          <w:p w14:paraId="233FB4B4"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587" w:type="dxa"/>
            <w:vMerge/>
            <w:vAlign w:val="center"/>
          </w:tcPr>
          <w:p w14:paraId="5E042552" w14:textId="0D665801"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018A303" w14:textId="095E52F5"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C329D55" w14:textId="1E7F0137"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CCA874B" w14:textId="33BE740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211" w:type="dxa"/>
            <w:vAlign w:val="center"/>
          </w:tcPr>
          <w:p w14:paraId="70B511AC" w14:textId="75947D57"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E55EF" w:rsidRPr="00483C4C" w14:paraId="1460319A" w14:textId="77777777" w:rsidTr="009E55EF">
        <w:trPr>
          <w:jc w:val="center"/>
        </w:trPr>
        <w:tc>
          <w:tcPr>
            <w:tcW w:w="1247" w:type="dxa"/>
            <w:vAlign w:val="center"/>
          </w:tcPr>
          <w:p w14:paraId="1463F82C"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587" w:type="dxa"/>
            <w:vMerge/>
            <w:vAlign w:val="center"/>
          </w:tcPr>
          <w:p w14:paraId="5A345991" w14:textId="2A4ACAE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55D089D" w14:textId="7B98592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7D2028F4" w14:textId="02A1286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5D00223" w14:textId="2C751B8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211" w:type="dxa"/>
            <w:vAlign w:val="center"/>
          </w:tcPr>
          <w:p w14:paraId="27EEEF54" w14:textId="2894F555"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E55EF" w:rsidRPr="00483C4C" w14:paraId="3E0B0D10" w14:textId="77777777" w:rsidTr="0065612F">
        <w:trPr>
          <w:jc w:val="center"/>
        </w:trPr>
        <w:tc>
          <w:tcPr>
            <w:tcW w:w="1247" w:type="dxa"/>
            <w:vAlign w:val="center"/>
          </w:tcPr>
          <w:p w14:paraId="2BE6A161" w14:textId="4900E59F"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6348" w:type="dxa"/>
            <w:gridSpan w:val="4"/>
            <w:vAlign w:val="center"/>
          </w:tcPr>
          <w:p w14:paraId="664F21F6" w14:textId="3C12B8A2"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1</w:t>
            </w:r>
          </w:p>
        </w:tc>
        <w:tc>
          <w:tcPr>
            <w:tcW w:w="2211" w:type="dxa"/>
            <w:vAlign w:val="center"/>
          </w:tcPr>
          <w:p w14:paraId="04D6C332" w14:textId="72C271CF"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r>
      <w:tr w:rsidR="009E55EF" w:rsidRPr="00483C4C" w14:paraId="7AC58E27" w14:textId="77777777" w:rsidTr="0065612F">
        <w:trPr>
          <w:jc w:val="center"/>
        </w:trPr>
        <w:tc>
          <w:tcPr>
            <w:tcW w:w="1247" w:type="dxa"/>
            <w:vAlign w:val="center"/>
          </w:tcPr>
          <w:p w14:paraId="0732492C" w14:textId="4275D130"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6348" w:type="dxa"/>
            <w:gridSpan w:val="4"/>
            <w:vAlign w:val="center"/>
          </w:tcPr>
          <w:p w14:paraId="1D7660C8" w14:textId="52EF47E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2</w:t>
            </w:r>
          </w:p>
        </w:tc>
        <w:tc>
          <w:tcPr>
            <w:tcW w:w="2211" w:type="dxa"/>
            <w:vAlign w:val="center"/>
          </w:tcPr>
          <w:p w14:paraId="616BAC80" w14:textId="2F1FD1DA"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r>
      <w:tr w:rsidR="009E55EF" w:rsidRPr="00483C4C" w14:paraId="2B59D622" w14:textId="77777777" w:rsidTr="0065612F">
        <w:trPr>
          <w:jc w:val="center"/>
        </w:trPr>
        <w:tc>
          <w:tcPr>
            <w:tcW w:w="1247" w:type="dxa"/>
            <w:vAlign w:val="center"/>
          </w:tcPr>
          <w:p w14:paraId="07ED25F3" w14:textId="3CE702C4"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6348" w:type="dxa"/>
            <w:gridSpan w:val="4"/>
            <w:vAlign w:val="center"/>
          </w:tcPr>
          <w:p w14:paraId="6CCA4E3C" w14:textId="40A56AF7"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3</w:t>
            </w:r>
          </w:p>
        </w:tc>
        <w:tc>
          <w:tcPr>
            <w:tcW w:w="2211" w:type="dxa"/>
            <w:vAlign w:val="center"/>
          </w:tcPr>
          <w:p w14:paraId="28284132" w14:textId="1942B4D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483C4C" w14:paraId="3938CBD0" w14:textId="77777777" w:rsidTr="0065612F">
        <w:trPr>
          <w:jc w:val="center"/>
        </w:trPr>
        <w:tc>
          <w:tcPr>
            <w:tcW w:w="1247" w:type="dxa"/>
            <w:vAlign w:val="center"/>
          </w:tcPr>
          <w:p w14:paraId="642AC1A7" w14:textId="1AF4D05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6348" w:type="dxa"/>
            <w:gridSpan w:val="4"/>
            <w:vAlign w:val="center"/>
          </w:tcPr>
          <w:p w14:paraId="01D5D2AF" w14:textId="2505529C"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4</w:t>
            </w:r>
          </w:p>
        </w:tc>
        <w:tc>
          <w:tcPr>
            <w:tcW w:w="2211" w:type="dxa"/>
            <w:vAlign w:val="center"/>
          </w:tcPr>
          <w:p w14:paraId="03002FDC" w14:textId="6B9A778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6131FE" w:rsidRPr="00483C4C" w14:paraId="0D80FEF7" w14:textId="77777777" w:rsidTr="0065612F">
        <w:trPr>
          <w:jc w:val="center"/>
        </w:trPr>
        <w:tc>
          <w:tcPr>
            <w:tcW w:w="1247" w:type="dxa"/>
            <w:vAlign w:val="center"/>
          </w:tcPr>
          <w:p w14:paraId="3769C590" w14:textId="458D6697"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6348" w:type="dxa"/>
            <w:gridSpan w:val="4"/>
            <w:vAlign w:val="center"/>
          </w:tcPr>
          <w:p w14:paraId="6FCCFB67" w14:textId="66577F5C"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5</w:t>
            </w:r>
          </w:p>
        </w:tc>
        <w:tc>
          <w:tcPr>
            <w:tcW w:w="2211" w:type="dxa"/>
            <w:vAlign w:val="center"/>
          </w:tcPr>
          <w:p w14:paraId="25D5934F" w14:textId="100265C4"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bl>
    <w:p w14:paraId="57470E0D" w14:textId="4D4F91CF"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4" w:name="o2"/>
      <w:r>
        <w:rPr>
          <w:rFonts w:ascii="Times New Roman" w:eastAsiaTheme="minorEastAsia" w:hAnsi="Times New Roman"/>
          <w:b/>
          <w:noProof w:val="0"/>
          <w:sz w:val="20"/>
          <w:lang w:val="en-US" w:eastAsia="ja-JP"/>
        </w:rPr>
        <w:t xml:space="preserve">Observation </w:t>
      </w:r>
      <w:r>
        <w:rPr>
          <w:rFonts w:ascii="Times New Roman" w:eastAsiaTheme="minorEastAsia" w:hAnsi="Times New Roman" w:hint="eastAsia"/>
          <w:b/>
          <w:noProof w:val="0"/>
          <w:sz w:val="20"/>
          <w:lang w:val="en-US" w:eastAsia="ja-JP"/>
        </w:rPr>
        <w:t>2</w:t>
      </w:r>
      <w:r>
        <w:rPr>
          <w:rFonts w:ascii="Times New Roman" w:eastAsiaTheme="minorEastAsia" w:hAnsi="Times New Roman"/>
          <w:b/>
          <w:noProof w:val="0"/>
          <w:sz w:val="20"/>
          <w:lang w:val="en-US" w:eastAsia="ja-JP"/>
        </w:rPr>
        <w:t xml:space="preserve"> : No requirements are applied to some test points of FR2 relative power tolerance </w:t>
      </w:r>
      <w:r w:rsidR="009E55EF">
        <w:rPr>
          <w:rFonts w:ascii="Times New Roman" w:eastAsiaTheme="minorEastAsia" w:hAnsi="Times New Roman"/>
          <w:b/>
          <w:noProof w:val="0"/>
          <w:sz w:val="20"/>
          <w:lang w:val="en-US" w:eastAsia="ja-JP"/>
        </w:rPr>
        <w:t xml:space="preserve">according to the current test point condition </w:t>
      </w:r>
      <w:r w:rsidR="007A6003">
        <w:rPr>
          <w:rFonts w:ascii="Times New Roman" w:eastAsiaTheme="minorEastAsia" w:hAnsi="Times New Roman"/>
          <w:b/>
          <w:noProof w:val="0"/>
          <w:sz w:val="20"/>
          <w:lang w:val="en-US" w:eastAsia="ja-JP"/>
        </w:rPr>
        <w:t>because the expected power before and after RB change cross Pint.</w:t>
      </w:r>
      <w:bookmarkEnd w:id="4"/>
    </w:p>
    <w:p w14:paraId="2A70F21B" w14:textId="5A8554E5"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5" w:name="o3"/>
      <w:r>
        <w:rPr>
          <w:rFonts w:ascii="Times New Roman" w:eastAsiaTheme="minorEastAsia" w:hAnsi="Times New Roman"/>
          <w:b/>
          <w:noProof w:val="0"/>
          <w:sz w:val="20"/>
          <w:lang w:val="en-US" w:eastAsia="ja-JP"/>
        </w:rPr>
        <w:t xml:space="preserve">Observation 3 : </w:t>
      </w:r>
      <w:r w:rsidR="00771C58">
        <w:rPr>
          <w:rFonts w:ascii="Times New Roman" w:eastAsiaTheme="minorEastAsia" w:hAnsi="Times New Roman"/>
          <w:b/>
          <w:noProof w:val="0"/>
          <w:sz w:val="20"/>
          <w:lang w:val="en-US" w:eastAsia="ja-JP"/>
        </w:rPr>
        <w:t>Some</w:t>
      </w:r>
      <w:r>
        <w:rPr>
          <w:rFonts w:ascii="Times New Roman" w:eastAsiaTheme="minorEastAsia" w:hAnsi="Times New Roman"/>
          <w:b/>
          <w:noProof w:val="0"/>
          <w:sz w:val="20"/>
          <w:lang w:val="en-US" w:eastAsia="ja-JP"/>
        </w:rPr>
        <w:t xml:space="preserve"> requirements </w:t>
      </w:r>
      <w:r w:rsidR="00771C58">
        <w:rPr>
          <w:rFonts w:ascii="Times New Roman" w:eastAsiaTheme="minorEastAsia" w:hAnsi="Times New Roman"/>
          <w:b/>
          <w:noProof w:val="0"/>
          <w:sz w:val="20"/>
          <w:lang w:val="en-US" w:eastAsia="ja-JP"/>
        </w:rPr>
        <w:t xml:space="preserve">of FR2 relative power tolerance </w:t>
      </w:r>
      <w:r>
        <w:rPr>
          <w:rFonts w:ascii="Times New Roman" w:eastAsiaTheme="minorEastAsia" w:hAnsi="Times New Roman"/>
          <w:b/>
          <w:noProof w:val="0"/>
          <w:sz w:val="20"/>
          <w:lang w:val="en-US" w:eastAsia="ja-JP"/>
        </w:rPr>
        <w:t xml:space="preserve">are </w:t>
      </w:r>
      <w:r w:rsidR="00771C58">
        <w:rPr>
          <w:rFonts w:ascii="Times New Roman" w:eastAsiaTheme="minorEastAsia" w:hAnsi="Times New Roman"/>
          <w:b/>
          <w:noProof w:val="0"/>
          <w:sz w:val="20"/>
          <w:lang w:val="en-US" w:eastAsia="ja-JP"/>
        </w:rPr>
        <w:t xml:space="preserve">not tested </w:t>
      </w:r>
      <w:r w:rsidR="009E55EF">
        <w:rPr>
          <w:rFonts w:ascii="Times New Roman" w:eastAsiaTheme="minorEastAsia" w:hAnsi="Times New Roman"/>
          <w:b/>
          <w:noProof w:val="0"/>
          <w:sz w:val="20"/>
          <w:lang w:val="en-US" w:eastAsia="ja-JP"/>
        </w:rPr>
        <w:t xml:space="preserve">according to the current test point condition </w:t>
      </w:r>
      <w:r w:rsidR="00F83EA8">
        <w:rPr>
          <w:rFonts w:ascii="Times New Roman" w:eastAsiaTheme="minorEastAsia" w:hAnsi="Times New Roman"/>
          <w:b/>
          <w:noProof w:val="0"/>
          <w:sz w:val="20"/>
          <w:lang w:val="en-US" w:eastAsia="ja-JP"/>
        </w:rPr>
        <w:t>because the expected power is not within the required power range.</w:t>
      </w:r>
      <w:bookmarkEnd w:id="5"/>
    </w:p>
    <w:p w14:paraId="5BF2FA50" w14:textId="3861A1E2" w:rsidR="00483C4C" w:rsidRDefault="00483C4C" w:rsidP="006E700A">
      <w:pPr>
        <w:pStyle w:val="tdoc-header"/>
        <w:overflowPunct w:val="0"/>
        <w:autoSpaceDE w:val="0"/>
        <w:autoSpaceDN w:val="0"/>
        <w:adjustRightInd w:val="0"/>
        <w:spacing w:beforeLines="50" w:before="120" w:after="180"/>
        <w:textAlignment w:val="baseline"/>
        <w:outlineLvl w:val="3"/>
        <w:rPr>
          <w:b/>
          <w:noProof w:val="0"/>
        </w:rPr>
      </w:pPr>
      <w:bookmarkStart w:id="6" w:name="p2"/>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771C58">
        <w:rPr>
          <w:rFonts w:ascii="Times New Roman" w:eastAsiaTheme="minorEastAsia" w:hAnsi="Times New Roman"/>
          <w:b/>
          <w:noProof w:val="0"/>
          <w:sz w:val="20"/>
          <w:lang w:val="en-US" w:eastAsia="ja-JP"/>
        </w:rPr>
        <w:t>2</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Apply the</w:t>
      </w:r>
      <w:r w:rsidR="00771C58">
        <w:rPr>
          <w:rFonts w:ascii="Times New Roman" w:eastAsiaTheme="minorEastAsia" w:hAnsi="Times New Roman"/>
          <w:b/>
          <w:noProof w:val="0"/>
          <w:sz w:val="20"/>
          <w:lang w:val="en-US" w:eastAsia="ja-JP"/>
        </w:rPr>
        <w:t xml:space="preserve"> start power</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levels for sub-test ID 1-6</w:t>
      </w:r>
      <w:r>
        <w:rPr>
          <w:rFonts w:ascii="Times New Roman" w:eastAsiaTheme="minorEastAsia" w:hAnsi="Times New Roman"/>
          <w:b/>
          <w:noProof w:val="0"/>
          <w:sz w:val="20"/>
          <w:lang w:val="en-US" w:eastAsia="ja-JP"/>
        </w:rPr>
        <w:t xml:space="preserve"> in Table </w:t>
      </w:r>
      <w:r w:rsidR="00F83EA8">
        <w:rPr>
          <w:rFonts w:ascii="Times New Roman" w:eastAsiaTheme="minorEastAsia" w:hAnsi="Times New Roman"/>
          <w:b/>
          <w:noProof w:val="0"/>
          <w:sz w:val="20"/>
          <w:lang w:val="en-US" w:eastAsia="ja-JP"/>
        </w:rPr>
        <w:t xml:space="preserve">2 </w:t>
      </w:r>
      <w:r w:rsidR="00771C58">
        <w:rPr>
          <w:rFonts w:ascii="Times New Roman" w:eastAsiaTheme="minorEastAsia" w:hAnsi="Times New Roman"/>
          <w:b/>
          <w:noProof w:val="0"/>
          <w:sz w:val="20"/>
          <w:lang w:val="en-US" w:eastAsia="ja-JP"/>
        </w:rPr>
        <w:t>to</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the test procedure of</w:t>
      </w:r>
      <w:r>
        <w:rPr>
          <w:rFonts w:ascii="Times New Roman" w:eastAsiaTheme="minorEastAsia" w:hAnsi="Times New Roman"/>
          <w:b/>
          <w:noProof w:val="0"/>
          <w:sz w:val="20"/>
          <w:lang w:val="en-US" w:eastAsia="ja-JP"/>
        </w:rPr>
        <w:t xml:space="preserve"> FR2 relative power tolerance.</w:t>
      </w:r>
      <w:bookmarkEnd w:id="6"/>
    </w:p>
    <w:p w14:paraId="7740D6B6" w14:textId="52052E80" w:rsidR="00771C58" w:rsidRDefault="00771C5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7" w:name="p3"/>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3</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Add the new </w:t>
      </w:r>
      <w:r w:rsidR="00F23AFD">
        <w:rPr>
          <w:rFonts w:ascii="Times New Roman" w:eastAsiaTheme="minorEastAsia" w:hAnsi="Times New Roman"/>
          <w:b/>
          <w:noProof w:val="0"/>
          <w:sz w:val="20"/>
          <w:lang w:val="en-US" w:eastAsia="ja-JP"/>
        </w:rPr>
        <w:t xml:space="preserve">test points of </w:t>
      </w:r>
      <w:r>
        <w:rPr>
          <w:rFonts w:ascii="Times New Roman" w:eastAsiaTheme="minorEastAsia" w:hAnsi="Times New Roman"/>
          <w:b/>
          <w:noProof w:val="0"/>
          <w:sz w:val="20"/>
          <w:lang w:val="en-US" w:eastAsia="ja-JP"/>
        </w:rPr>
        <w:t>sub-test ID 7-</w:t>
      </w:r>
      <w:r w:rsidR="00F83EA8">
        <w:rPr>
          <w:rFonts w:ascii="Times New Roman" w:eastAsiaTheme="minorEastAsia" w:hAnsi="Times New Roman"/>
          <w:b/>
          <w:noProof w:val="0"/>
          <w:sz w:val="20"/>
          <w:lang w:val="en-US" w:eastAsia="ja-JP"/>
        </w:rPr>
        <w:t xml:space="preserve">11 </w:t>
      </w:r>
      <w:r>
        <w:rPr>
          <w:rFonts w:ascii="Times New Roman" w:eastAsiaTheme="minorEastAsia" w:hAnsi="Times New Roman"/>
          <w:b/>
          <w:noProof w:val="0"/>
          <w:sz w:val="20"/>
          <w:lang w:val="en-US" w:eastAsia="ja-JP"/>
        </w:rPr>
        <w:t xml:space="preserve">to the ramp up/down and </w:t>
      </w:r>
      <w:r w:rsidR="00F23AFD">
        <w:rPr>
          <w:rFonts w:ascii="Times New Roman" w:eastAsiaTheme="minorEastAsia" w:hAnsi="Times New Roman"/>
          <w:b/>
          <w:noProof w:val="0"/>
          <w:sz w:val="20"/>
          <w:lang w:val="en-US" w:eastAsia="ja-JP"/>
        </w:rPr>
        <w:t xml:space="preserve">alternating sub test patterns of </w:t>
      </w:r>
      <w:r>
        <w:rPr>
          <w:rFonts w:ascii="Times New Roman" w:eastAsiaTheme="minorEastAsia" w:hAnsi="Times New Roman"/>
          <w:b/>
          <w:noProof w:val="0"/>
          <w:sz w:val="20"/>
          <w:lang w:val="en-US" w:eastAsia="ja-JP"/>
        </w:rPr>
        <w:t xml:space="preserve">FR2 relative power tolerance </w:t>
      </w:r>
      <w:r w:rsidR="00F23AFD">
        <w:rPr>
          <w:rFonts w:ascii="Times New Roman" w:eastAsiaTheme="minorEastAsia" w:hAnsi="Times New Roman"/>
          <w:b/>
          <w:noProof w:val="0"/>
          <w:sz w:val="20"/>
          <w:lang w:val="en-US" w:eastAsia="ja-JP"/>
        </w:rPr>
        <w:t xml:space="preserve">according to Table </w:t>
      </w:r>
      <w:r w:rsidR="00F83EA8">
        <w:rPr>
          <w:rFonts w:ascii="Times New Roman" w:eastAsiaTheme="minorEastAsia" w:hAnsi="Times New Roman"/>
          <w:b/>
          <w:noProof w:val="0"/>
          <w:sz w:val="20"/>
          <w:lang w:val="en-US" w:eastAsia="ja-JP"/>
        </w:rPr>
        <w:t xml:space="preserve">2 </w:t>
      </w:r>
      <w:r w:rsidR="00F23AFD">
        <w:rPr>
          <w:rFonts w:ascii="Times New Roman" w:eastAsiaTheme="minorEastAsia" w:hAnsi="Times New Roman"/>
          <w:b/>
          <w:noProof w:val="0"/>
          <w:sz w:val="20"/>
          <w:lang w:val="en-US" w:eastAsia="ja-JP"/>
        </w:rPr>
        <w:t xml:space="preserve">(start power level) and Table </w:t>
      </w:r>
      <w:r w:rsidR="00F83EA8">
        <w:rPr>
          <w:rFonts w:ascii="Times New Roman" w:eastAsiaTheme="minorEastAsia" w:hAnsi="Times New Roman"/>
          <w:b/>
          <w:noProof w:val="0"/>
          <w:sz w:val="20"/>
          <w:lang w:val="en-US" w:eastAsia="ja-JP"/>
        </w:rPr>
        <w:t xml:space="preserve">3 </w:t>
      </w:r>
      <w:r w:rsidR="00F23AFD">
        <w:rPr>
          <w:rFonts w:ascii="Times New Roman" w:eastAsiaTheme="minorEastAsia" w:hAnsi="Times New Roman"/>
          <w:b/>
          <w:noProof w:val="0"/>
          <w:sz w:val="20"/>
          <w:lang w:val="en-US" w:eastAsia="ja-JP"/>
        </w:rPr>
        <w:t>(test conditions and requirements).</w:t>
      </w:r>
      <w:bookmarkEnd w:id="7"/>
    </w:p>
    <w:p w14:paraId="7A1E2164" w14:textId="571C2A4E" w:rsidR="00D66C62" w:rsidRDefault="00494A7E" w:rsidP="006E700A">
      <w:pPr>
        <w:pStyle w:val="35"/>
        <w:keepNext w:val="0"/>
        <w:spacing w:before="120" w:after="120"/>
      </w:pPr>
      <w:r>
        <w:lastRenderedPageBreak/>
        <w:t xml:space="preserve">Furthermore, </w:t>
      </w:r>
      <w:r w:rsidR="00F83EA8">
        <w:t xml:space="preserve">some test points have testability issues due to the definition of </w:t>
      </w:r>
      <w:r w:rsidR="00D66C62">
        <w:t>P</w:t>
      </w:r>
      <w:r w:rsidR="00733BCB">
        <w:t>min</w:t>
      </w:r>
      <w:r w:rsidR="00142425">
        <w:t>,</w:t>
      </w:r>
      <w:r w:rsidR="00F83EA8">
        <w:t xml:space="preserve"> PUMAX</w:t>
      </w:r>
      <w:r w:rsidR="00D66C62">
        <w:t xml:space="preserve">, </w:t>
      </w:r>
      <w:r w:rsidR="00142425">
        <w:t>and power pattern</w:t>
      </w:r>
      <w:r w:rsidR="00F83EA8">
        <w:t xml:space="preserve">. For example, the </w:t>
      </w:r>
      <w:r w:rsidR="00733BCB">
        <w:t xml:space="preserve">starting </w:t>
      </w:r>
      <w:r w:rsidR="00F83EA8">
        <w:t xml:space="preserve">power </w:t>
      </w:r>
      <w:r w:rsidR="00733BCB">
        <w:t xml:space="preserve">and power </w:t>
      </w:r>
      <w:r w:rsidR="00F83EA8">
        <w:t xml:space="preserve">change in </w:t>
      </w:r>
      <w:r w:rsidR="00300921">
        <w:t xml:space="preserve">FR2b </w:t>
      </w:r>
      <w:r w:rsidR="00F83EA8">
        <w:t xml:space="preserve">ramp </w:t>
      </w:r>
      <w:r w:rsidR="007E6BB4">
        <w:t>down</w:t>
      </w:r>
      <w:r w:rsidR="00F83EA8">
        <w:t xml:space="preserve"> sub-test ID </w:t>
      </w:r>
      <w:r w:rsidR="00300921">
        <w:t>4</w:t>
      </w:r>
      <w:r>
        <w:t xml:space="preserve"> (when the Proposal 1-3 are applied)</w:t>
      </w:r>
      <w:r w:rsidR="00F83EA8">
        <w:t xml:space="preserve"> is </w:t>
      </w:r>
      <w:r w:rsidR="00733BCB">
        <w:t>+</w:t>
      </w:r>
      <w:r w:rsidR="00E623E7">
        <w:t>8</w:t>
      </w:r>
      <w:r w:rsidR="00733BCB">
        <w:t>.</w:t>
      </w:r>
      <w:r w:rsidR="00300921">
        <w:t>6</w:t>
      </w:r>
      <w:r w:rsidR="00733BCB">
        <w:t xml:space="preserve"> dBm (FR2</w:t>
      </w:r>
      <w:r w:rsidR="00300921">
        <w:t>b</w:t>
      </w:r>
      <w:r w:rsidR="00733BCB">
        <w:t xml:space="preserve"> minimum peak EIRP</w:t>
      </w:r>
      <w:r w:rsidR="00E623E7">
        <w:t xml:space="preserve"> – 12 dB</w:t>
      </w:r>
      <w:r w:rsidR="00733BCB">
        <w:t xml:space="preserve">) and </w:t>
      </w:r>
      <w:r w:rsidR="00300921">
        <w:t>1</w:t>
      </w:r>
      <w:r w:rsidR="00E623E7">
        <w:t>2</w:t>
      </w:r>
      <w:r w:rsidR="00300921">
        <w:t>.01</w:t>
      </w:r>
      <w:r w:rsidR="00F83EA8">
        <w:t xml:space="preserve"> dB (= expected power step size </w:t>
      </w:r>
      <w:r w:rsidR="00F83EA8" w:rsidRPr="00EA6804">
        <w:t>Δ</w:t>
      </w:r>
      <w:r w:rsidR="00F83EA8">
        <w:t xml:space="preserve">P </w:t>
      </w:r>
      <w:r w:rsidR="00300921">
        <w:t>4.01</w:t>
      </w:r>
      <w:r w:rsidR="00F83EA8">
        <w:t xml:space="preserve"> dB + tolerance requirement </w:t>
      </w:r>
      <w:r w:rsidR="00E623E7">
        <w:t>8</w:t>
      </w:r>
      <w:r w:rsidR="00F83EA8">
        <w:t>.0 dB)</w:t>
      </w:r>
      <w:r w:rsidR="00733BCB">
        <w:t xml:space="preserve"> respectively, and </w:t>
      </w:r>
      <w:r w:rsidR="00E623E7">
        <w:t>measurable</w:t>
      </w:r>
      <w:r w:rsidR="00733BCB">
        <w:t xml:space="preserve"> </w:t>
      </w:r>
      <w:r w:rsidR="007E6BB4">
        <w:t>minimum</w:t>
      </w:r>
      <w:r w:rsidR="00733BCB">
        <w:t xml:space="preserve"> </w:t>
      </w:r>
      <w:r w:rsidR="00E623E7">
        <w:t xml:space="preserve">output </w:t>
      </w:r>
      <w:r w:rsidR="00733BCB">
        <w:t xml:space="preserve">power </w:t>
      </w:r>
      <w:r w:rsidR="007E6BB4">
        <w:t xml:space="preserve">is </w:t>
      </w:r>
      <w:r w:rsidR="00300921">
        <w:t>-5.5 dBm</w:t>
      </w:r>
      <w:r w:rsidR="00E623E7">
        <w:t>.</w:t>
      </w:r>
      <w:r w:rsidR="007E6BB4">
        <w:t xml:space="preserve"> </w:t>
      </w:r>
      <w:r w:rsidR="00295D02">
        <w:t xml:space="preserve">When the power pattern is A which sends -1dB TPC command once before RB change, it is testable because </w:t>
      </w:r>
      <w:r w:rsidR="00E623E7">
        <w:t xml:space="preserve">the </w:t>
      </w:r>
      <w:r w:rsidR="00295D02">
        <w:t>minimum power to measure is -</w:t>
      </w:r>
      <w:r w:rsidR="00E623E7">
        <w:t>4.41</w:t>
      </w:r>
      <w:r w:rsidR="00295D02">
        <w:t xml:space="preserve"> dBm (+</w:t>
      </w:r>
      <w:r w:rsidR="00E623E7">
        <w:t>8</w:t>
      </w:r>
      <w:r w:rsidR="00295D02">
        <w:t>.</w:t>
      </w:r>
      <w:r w:rsidR="00300921">
        <w:t>6</w:t>
      </w:r>
      <w:r w:rsidR="00295D02">
        <w:t xml:space="preserve"> dBm – 1 dB * 1 – </w:t>
      </w:r>
      <w:r w:rsidR="00300921">
        <w:t>1</w:t>
      </w:r>
      <w:r w:rsidR="00E623E7">
        <w:t>2</w:t>
      </w:r>
      <w:r w:rsidR="00295D02">
        <w:t>.</w:t>
      </w:r>
      <w:r w:rsidR="00300921">
        <w:t>01</w:t>
      </w:r>
      <w:r w:rsidR="00295D02">
        <w:t xml:space="preserve"> dB)</w:t>
      </w:r>
      <w:r w:rsidR="00E623E7">
        <w:t xml:space="preserve">. However, </w:t>
      </w:r>
      <w:r w:rsidR="001D4D2C">
        <w:t>testability is limited</w:t>
      </w:r>
      <w:r w:rsidR="00E623E7">
        <w:t xml:space="preserve"> when the power pattern is B which sends -1dB TPC command 4 times before RB change, because the minimum power to measure becomes -7.</w:t>
      </w:r>
      <w:r w:rsidR="001D4D2C">
        <w:t>4</w:t>
      </w:r>
      <w:r w:rsidR="00E623E7">
        <w:t xml:space="preserve">1 dBm (+8.6 dBm – 1 dB * 4 – 12.01 dB). </w:t>
      </w:r>
      <w:r w:rsidR="00F83EA8">
        <w:t>It means the testable tolerance is limited to +</w:t>
      </w:r>
      <w:r w:rsidR="001D4D2C">
        <w:t>6.09</w:t>
      </w:r>
      <w:r w:rsidR="00F83EA8">
        <w:t>/-</w:t>
      </w:r>
      <w:r w:rsidR="00350259">
        <w:t>8</w:t>
      </w:r>
      <w:r w:rsidR="00F83EA8">
        <w:t xml:space="preserve">.0 dB while the requirement is +/- </w:t>
      </w:r>
      <w:r w:rsidR="00350259">
        <w:t>8</w:t>
      </w:r>
      <w:r w:rsidR="00F83EA8">
        <w:t xml:space="preserve">.0 dB. Note that this </w:t>
      </w:r>
      <w:r w:rsidR="001D4D2C">
        <w:t xml:space="preserve">problem </w:t>
      </w:r>
      <w:r w:rsidR="00F83EA8">
        <w:t>is obtained from the definition of P</w:t>
      </w:r>
      <w:r w:rsidR="001D4D2C">
        <w:t>min, PUMAX, and test requirement</w:t>
      </w:r>
      <w:r w:rsidR="00F83EA8">
        <w:t xml:space="preserve">, hence we cannot test the </w:t>
      </w:r>
      <w:r w:rsidR="001D4D2C">
        <w:t>-7.41</w:t>
      </w:r>
      <w:r w:rsidR="00F83EA8">
        <w:t xml:space="preserve"> dB</w:t>
      </w:r>
      <w:r w:rsidR="001D4D2C">
        <w:t>m</w:t>
      </w:r>
      <w:r w:rsidR="00F83EA8">
        <w:t xml:space="preserve"> even if we use separate RF path. </w:t>
      </w:r>
      <w:r w:rsidR="001D4D2C">
        <w:t>As shown in the comparison of power pattern A and B, t</w:t>
      </w:r>
      <w:r w:rsidR="00D66C62">
        <w:t xml:space="preserve">his </w:t>
      </w:r>
      <w:r w:rsidR="00783AD2">
        <w:t>problem</w:t>
      </w:r>
      <w:r w:rsidR="00D66C62">
        <w:t xml:space="preserve"> is</w:t>
      </w:r>
      <w:r w:rsidR="00783AD2">
        <w:t xml:space="preserve"> affected by power pattern</w:t>
      </w:r>
      <w:r w:rsidR="001D4D2C">
        <w:t xml:space="preserve">. To improve testability, we propose to change the </w:t>
      </w:r>
      <w:r w:rsidR="009D4AD8">
        <w:t xml:space="preserve">power level before and after the RB change in </w:t>
      </w:r>
      <w:r w:rsidR="001D4D2C">
        <w:t xml:space="preserve">power pattern </w:t>
      </w:r>
      <w:r w:rsidR="009D4AD8">
        <w:t>B and C</w:t>
      </w:r>
      <w:r w:rsidR="001D4D2C">
        <w:t xml:space="preserve"> to </w:t>
      </w:r>
      <w:r w:rsidR="009D4AD8">
        <w:t>be the same level as power pattern A as shown below.</w:t>
      </w:r>
    </w:p>
    <w:bookmarkStart w:id="8" w:name="_MON_1665209352"/>
    <w:bookmarkEnd w:id="8"/>
    <w:p w14:paraId="62516C81" w14:textId="1D83321D" w:rsidR="0083396F" w:rsidRDefault="00DA1051" w:rsidP="006E700A">
      <w:pPr>
        <w:pStyle w:val="35"/>
        <w:keepNext w:val="0"/>
        <w:spacing w:before="120" w:after="120"/>
        <w:jc w:val="center"/>
      </w:pPr>
      <w:r w:rsidRPr="00EA6804">
        <w:rPr>
          <w:snapToGrid w:val="0"/>
        </w:rPr>
        <w:object w:dxaOrig="9825" w:dyaOrig="9180" w14:anchorId="68BC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4pt" o:ole="">
            <v:imagedata r:id="rId8" o:title=""/>
          </v:shape>
          <o:OLEObject Type="Embed" ProgID="Word.Picture.8" ShapeID="_x0000_i1025" DrawAspect="Content" ObjectID="_1683729544" r:id="rId9"/>
        </w:object>
      </w:r>
    </w:p>
    <w:p w14:paraId="5EB811DF" w14:textId="4663B837" w:rsidR="0083396F" w:rsidRDefault="0083396F" w:rsidP="006E700A">
      <w:pPr>
        <w:pStyle w:val="af0"/>
        <w:jc w:val="center"/>
      </w:pPr>
      <w:r>
        <w:t xml:space="preserve">Figure </w:t>
      </w:r>
      <w:fldSimple w:instr=" SEQ Figure \* ARABIC ">
        <w:r w:rsidR="002B741C">
          <w:rPr>
            <w:noProof/>
          </w:rPr>
          <w:t>1</w:t>
        </w:r>
      </w:fldSimple>
      <w:r>
        <w:t xml:space="preserve"> Optimization of power level before and after the RB change in pattern B</w:t>
      </w:r>
    </w:p>
    <w:p w14:paraId="7D075C6D" w14:textId="31DE5875" w:rsidR="00F83EA8" w:rsidRDefault="00F83EA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9" w:name="o4"/>
      <w:r>
        <w:rPr>
          <w:rFonts w:ascii="Times New Roman" w:eastAsiaTheme="minorEastAsia" w:hAnsi="Times New Roman"/>
          <w:b/>
          <w:noProof w:val="0"/>
          <w:sz w:val="20"/>
          <w:lang w:val="en-US" w:eastAsia="ja-JP"/>
        </w:rPr>
        <w:t xml:space="preserve">Observation </w:t>
      </w:r>
      <w:r w:rsidR="009D4AD8">
        <w:rPr>
          <w:rFonts w:ascii="Times New Roman" w:eastAsiaTheme="minorEastAsia" w:hAnsi="Times New Roman"/>
          <w:b/>
          <w:noProof w:val="0"/>
          <w:sz w:val="20"/>
          <w:lang w:val="en-US" w:eastAsia="ja-JP"/>
        </w:rPr>
        <w:t>4</w:t>
      </w:r>
      <w:r>
        <w:rPr>
          <w:rFonts w:ascii="Times New Roman" w:eastAsiaTheme="minorEastAsia" w:hAnsi="Times New Roman"/>
          <w:b/>
          <w:noProof w:val="0"/>
          <w:sz w:val="20"/>
          <w:lang w:val="en-US" w:eastAsia="ja-JP"/>
        </w:rPr>
        <w:t xml:space="preserve"> : Some required power changes in FR2 relative power tolerance are not testable according to the current test point condition </w:t>
      </w:r>
      <w:r w:rsidR="00F26E51">
        <w:rPr>
          <w:rFonts w:ascii="Times New Roman" w:eastAsiaTheme="minorEastAsia" w:hAnsi="Times New Roman"/>
          <w:b/>
          <w:noProof w:val="0"/>
          <w:sz w:val="20"/>
          <w:lang w:val="en-US" w:eastAsia="ja-JP"/>
        </w:rPr>
        <w:t xml:space="preserve">because the expected </w:t>
      </w:r>
      <w:r w:rsidR="002B741C">
        <w:rPr>
          <w:rFonts w:ascii="Times New Roman" w:eastAsiaTheme="minorEastAsia" w:hAnsi="Times New Roman"/>
          <w:b/>
          <w:noProof w:val="0"/>
          <w:sz w:val="20"/>
          <w:lang w:val="en-US" w:eastAsia="ja-JP"/>
        </w:rPr>
        <w:t>power</w:t>
      </w:r>
      <w:r w:rsidR="00F26E51">
        <w:rPr>
          <w:rFonts w:ascii="Times New Roman" w:eastAsiaTheme="minorEastAsia" w:hAnsi="Times New Roman"/>
          <w:b/>
          <w:noProof w:val="0"/>
          <w:sz w:val="20"/>
          <w:lang w:val="en-US" w:eastAsia="ja-JP"/>
        </w:rPr>
        <w:t xml:space="preserve"> is not between Pmin and PUMAX</w:t>
      </w:r>
      <w:r>
        <w:rPr>
          <w:rFonts w:ascii="Times New Roman" w:eastAsiaTheme="minorEastAsia" w:hAnsi="Times New Roman"/>
          <w:b/>
          <w:noProof w:val="0"/>
          <w:sz w:val="20"/>
          <w:lang w:val="en-US" w:eastAsia="ja-JP"/>
        </w:rPr>
        <w:t>.</w:t>
      </w:r>
      <w:bookmarkEnd w:id="9"/>
    </w:p>
    <w:p w14:paraId="41E7E883" w14:textId="5BB31D3A" w:rsidR="00D17EBE" w:rsidRPr="007F5DC4" w:rsidRDefault="00F83EA8" w:rsidP="006E700A">
      <w:pPr>
        <w:pStyle w:val="tdoc-header"/>
        <w:overflowPunct w:val="0"/>
        <w:autoSpaceDE w:val="0"/>
        <w:autoSpaceDN w:val="0"/>
        <w:adjustRightInd w:val="0"/>
        <w:spacing w:beforeLines="50" w:before="120" w:after="180"/>
        <w:textAlignment w:val="baseline"/>
        <w:outlineLvl w:val="3"/>
        <w:rPr>
          <w:b/>
        </w:rPr>
      </w:pPr>
      <w:bookmarkStart w:id="10" w:name="p4"/>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9D4AD8">
        <w:rPr>
          <w:rFonts w:ascii="Times New Roman" w:eastAsiaTheme="minorEastAsia" w:hAnsi="Times New Roman"/>
          <w:b/>
          <w:noProof w:val="0"/>
          <w:sz w:val="20"/>
          <w:lang w:val="en-US" w:eastAsia="ja-JP"/>
        </w:rPr>
        <w:t>4</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F26E51">
        <w:rPr>
          <w:rFonts w:ascii="Times New Roman" w:eastAsiaTheme="minorEastAsia" w:hAnsi="Times New Roman"/>
          <w:b/>
          <w:noProof w:val="0"/>
          <w:sz w:val="20"/>
          <w:lang w:val="en-US" w:eastAsia="ja-JP"/>
        </w:rPr>
        <w:t>change the power level before and after the RB change in power pattern B and C to be the same level as power pattern A as shown in Figure 1.</w:t>
      </w:r>
      <w:r w:rsidR="00F26E51">
        <w:rPr>
          <w:b/>
          <w:noProof w:val="0"/>
        </w:rPr>
        <w:t xml:space="preserve"> </w:t>
      </w:r>
      <w:bookmarkEnd w:id="10"/>
    </w:p>
    <w:p w14:paraId="007ADB1C" w14:textId="65BAEECD" w:rsidR="00DB128B" w:rsidRDefault="00DB128B" w:rsidP="006E700A">
      <w:pPr>
        <w:pStyle w:val="35"/>
        <w:keepNext w:val="0"/>
        <w:spacing w:before="120" w:after="120"/>
        <w:rPr>
          <w:lang w:val="en-GB"/>
        </w:rPr>
      </w:pPr>
      <w:r>
        <w:rPr>
          <w:lang w:val="en-GB"/>
        </w:rPr>
        <w:lastRenderedPageBreak/>
        <w:t xml:space="preserve">To clarify the </w:t>
      </w:r>
      <w:r w:rsidR="001B4EDE">
        <w:rPr>
          <w:lang w:val="en-GB"/>
        </w:rPr>
        <w:t>effectiveness</w:t>
      </w:r>
      <w:r>
        <w:rPr>
          <w:lang w:val="en-GB"/>
        </w:rPr>
        <w:t xml:space="preserve"> of the Proposal 1-</w:t>
      </w:r>
      <w:r w:rsidR="005A1F54">
        <w:rPr>
          <w:lang w:val="en-GB"/>
        </w:rPr>
        <w:t>4</w:t>
      </w:r>
      <w:r>
        <w:rPr>
          <w:lang w:val="en-GB"/>
        </w:rPr>
        <w:t>, we provide the</w:t>
      </w:r>
      <w:r w:rsidR="001B4EDE">
        <w:rPr>
          <w:lang w:val="en-GB"/>
        </w:rPr>
        <w:t xml:space="preserve"> testability of relative power tolerance before and after the optimization in the</w:t>
      </w:r>
      <w:r>
        <w:rPr>
          <w:lang w:val="en-GB"/>
        </w:rPr>
        <w:t xml:space="preserve"> following tables.</w:t>
      </w:r>
      <w:r w:rsidR="001B4EDE">
        <w:rPr>
          <w:lang w:val="en-GB"/>
        </w:rPr>
        <w:t xml:space="preserve"> </w:t>
      </w:r>
      <w:r w:rsidR="00BF4D18">
        <w:rPr>
          <w:lang w:val="en-GB"/>
        </w:rPr>
        <w:t>In sub-test ID 1-6, t</w:t>
      </w:r>
      <w:r w:rsidR="001B4EDE">
        <w:rPr>
          <w:lang w:val="en-GB"/>
        </w:rPr>
        <w:t>estable test points</w:t>
      </w:r>
      <w:r w:rsidR="008055B7">
        <w:rPr>
          <w:lang w:val="en-GB"/>
        </w:rPr>
        <w:t xml:space="preserve"> (</w:t>
      </w:r>
      <w:r w:rsidR="008055B7" w:rsidRPr="008055B7">
        <w:rPr>
          <w:color w:val="00B050"/>
          <w:lang w:val="en-GB"/>
        </w:rPr>
        <w:t>green cells</w:t>
      </w:r>
      <w:r w:rsidR="008055B7">
        <w:rPr>
          <w:lang w:val="en-GB"/>
        </w:rPr>
        <w:t>)</w:t>
      </w:r>
      <w:r w:rsidR="001B4EDE">
        <w:rPr>
          <w:lang w:val="en-GB"/>
        </w:rPr>
        <w:t xml:space="preserve"> can be increased from </w:t>
      </w:r>
      <w:r w:rsidR="00A50E1D">
        <w:rPr>
          <w:lang w:val="en-GB"/>
        </w:rPr>
        <w:t>56.0</w:t>
      </w:r>
      <w:r w:rsidR="001B4EDE">
        <w:rPr>
          <w:lang w:val="en-GB"/>
        </w:rPr>
        <w:t xml:space="preserve"> % to </w:t>
      </w:r>
      <w:r w:rsidR="008A3B45">
        <w:rPr>
          <w:lang w:val="en-GB"/>
        </w:rPr>
        <w:t>83.3</w:t>
      </w:r>
      <w:r w:rsidR="00BF4D18">
        <w:rPr>
          <w:lang w:val="en-GB"/>
        </w:rPr>
        <w:t xml:space="preserve"> %, and </w:t>
      </w:r>
      <w:r w:rsidR="008055B7">
        <w:rPr>
          <w:lang w:val="en-GB"/>
        </w:rPr>
        <w:t>test points without requirement (</w:t>
      </w:r>
      <w:r w:rsidR="008055B7" w:rsidRPr="008055B7">
        <w:rPr>
          <w:color w:val="FF0000"/>
          <w:lang w:val="en-GB"/>
        </w:rPr>
        <w:t>red cells</w:t>
      </w:r>
      <w:r w:rsidR="008055B7">
        <w:rPr>
          <w:lang w:val="en-GB"/>
        </w:rPr>
        <w:t xml:space="preserve">) </w:t>
      </w:r>
      <w:r w:rsidR="00BF4D18">
        <w:rPr>
          <w:lang w:val="en-GB"/>
        </w:rPr>
        <w:t xml:space="preserve">can be reduced from </w:t>
      </w:r>
      <w:r w:rsidR="008A3B45">
        <w:rPr>
          <w:lang w:val="en-GB"/>
        </w:rPr>
        <w:t>44.0</w:t>
      </w:r>
      <w:r w:rsidR="00BF4D18">
        <w:rPr>
          <w:lang w:val="en-GB"/>
        </w:rPr>
        <w:t xml:space="preserve"> % to </w:t>
      </w:r>
      <w:r w:rsidR="008A3B45">
        <w:rPr>
          <w:lang w:val="en-GB"/>
        </w:rPr>
        <w:t>8.3</w:t>
      </w:r>
      <w:r w:rsidR="00BF4D18">
        <w:rPr>
          <w:lang w:val="en-GB"/>
        </w:rPr>
        <w:t xml:space="preserve"> %. </w:t>
      </w:r>
      <w:r w:rsidR="00321444">
        <w:rPr>
          <w:lang w:val="en-GB"/>
        </w:rPr>
        <w:t>Note that sub-test ID 7-</w:t>
      </w:r>
      <w:r w:rsidR="00142425">
        <w:rPr>
          <w:lang w:val="en-GB"/>
        </w:rPr>
        <w:t xml:space="preserve">11 </w:t>
      </w:r>
      <w:r w:rsidR="00321444">
        <w:rPr>
          <w:lang w:val="en-GB"/>
        </w:rPr>
        <w:t xml:space="preserve">in Table </w:t>
      </w:r>
      <w:r w:rsidR="008A3B45">
        <w:rPr>
          <w:lang w:val="en-GB"/>
        </w:rPr>
        <w:t xml:space="preserve">5 </w:t>
      </w:r>
      <w:r w:rsidR="00321444">
        <w:rPr>
          <w:lang w:val="en-GB"/>
        </w:rPr>
        <w:t xml:space="preserve">is not included in the percentage calculation above for comparison with Table </w:t>
      </w:r>
      <w:r w:rsidR="008A3B45">
        <w:rPr>
          <w:lang w:val="en-GB"/>
        </w:rPr>
        <w:t>4</w:t>
      </w:r>
      <w:r w:rsidR="00321444">
        <w:rPr>
          <w:lang w:val="en-GB"/>
        </w:rPr>
        <w:t>.</w:t>
      </w:r>
    </w:p>
    <w:p w14:paraId="42257DC7" w14:textId="0200DD40" w:rsidR="00DB128B" w:rsidRDefault="00DB128B" w:rsidP="006E700A">
      <w:pPr>
        <w:pStyle w:val="af0"/>
        <w:jc w:val="center"/>
      </w:pPr>
      <w:r>
        <w:t xml:space="preserve">Table </w:t>
      </w:r>
      <w:fldSimple w:instr=" SEQ Table \* ARABIC ">
        <w:r w:rsidR="002B741C">
          <w:rPr>
            <w:noProof/>
          </w:rPr>
          <w:t>4</w:t>
        </w:r>
      </w:fldSimple>
      <w:r>
        <w:t xml:space="preserve"> </w:t>
      </w:r>
      <w:r w:rsidR="001B4EDE">
        <w:t>Testability of relative power tolerance before the optimization</w:t>
      </w:r>
    </w:p>
    <w:tbl>
      <w:tblPr>
        <w:tblStyle w:val="aff2"/>
        <w:tblW w:w="9417" w:type="dxa"/>
        <w:jc w:val="center"/>
        <w:tblLayout w:type="fixed"/>
        <w:tblLook w:val="04A0" w:firstRow="1" w:lastRow="0" w:firstColumn="1" w:lastColumn="0" w:noHBand="0" w:noVBand="1"/>
      </w:tblPr>
      <w:tblGrid>
        <w:gridCol w:w="1247"/>
        <w:gridCol w:w="454"/>
        <w:gridCol w:w="454"/>
        <w:gridCol w:w="454"/>
        <w:gridCol w:w="454"/>
        <w:gridCol w:w="454"/>
        <w:gridCol w:w="454"/>
        <w:gridCol w:w="1361"/>
        <w:gridCol w:w="454"/>
        <w:gridCol w:w="454"/>
        <w:gridCol w:w="454"/>
        <w:gridCol w:w="454"/>
        <w:gridCol w:w="454"/>
        <w:gridCol w:w="454"/>
        <w:gridCol w:w="1361"/>
      </w:tblGrid>
      <w:tr w:rsidR="0065612F" w:rsidRPr="00CB4843" w14:paraId="31C98733" w14:textId="77777777" w:rsidTr="0065612F">
        <w:trPr>
          <w:jc w:val="center"/>
        </w:trPr>
        <w:tc>
          <w:tcPr>
            <w:tcW w:w="1247" w:type="dxa"/>
            <w:vMerge w:val="restart"/>
            <w:vAlign w:val="center"/>
          </w:tcPr>
          <w:p w14:paraId="33571908" w14:textId="23A7581C" w:rsidR="0065612F" w:rsidRPr="00CB4843" w:rsidRDefault="0065612F"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5" w:type="dxa"/>
            <w:gridSpan w:val="7"/>
            <w:vAlign w:val="center"/>
          </w:tcPr>
          <w:p w14:paraId="1B193171" w14:textId="29BD8C14"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5" w:type="dxa"/>
            <w:gridSpan w:val="7"/>
            <w:vAlign w:val="center"/>
          </w:tcPr>
          <w:p w14:paraId="0360C09A" w14:textId="037F30BA"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65612F" w:rsidRPr="00CB4843" w14:paraId="4113967F" w14:textId="77777777" w:rsidTr="0065612F">
        <w:trPr>
          <w:jc w:val="center"/>
        </w:trPr>
        <w:tc>
          <w:tcPr>
            <w:tcW w:w="1247" w:type="dxa"/>
            <w:vMerge/>
            <w:vAlign w:val="center"/>
          </w:tcPr>
          <w:p w14:paraId="1B546C4C" w14:textId="09A896A1" w:rsidR="0065612F" w:rsidRPr="00CB4843" w:rsidRDefault="0065612F" w:rsidP="006E700A">
            <w:pPr>
              <w:pStyle w:val="35"/>
              <w:keepNext w:val="0"/>
              <w:spacing w:before="120" w:after="120"/>
              <w:contextualSpacing/>
              <w:jc w:val="center"/>
              <w:rPr>
                <w:rFonts w:ascii="Arial" w:hAnsi="Arial" w:cs="Arial"/>
              </w:rPr>
            </w:pPr>
          </w:p>
        </w:tc>
        <w:tc>
          <w:tcPr>
            <w:tcW w:w="1362" w:type="dxa"/>
            <w:gridSpan w:val="3"/>
            <w:vAlign w:val="center"/>
          </w:tcPr>
          <w:p w14:paraId="0AF5CBC4" w14:textId="04F1276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5AB877CB" w14:textId="3FE39D8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9CB80E1" w14:textId="4E427342"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2" w:type="dxa"/>
            <w:gridSpan w:val="3"/>
            <w:vAlign w:val="center"/>
          </w:tcPr>
          <w:p w14:paraId="58F9C3BF" w14:textId="43C424B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4491E954" w14:textId="7882198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066C154" w14:textId="2618456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65612F" w:rsidRPr="00CB4843" w14:paraId="3F22437D" w14:textId="77777777" w:rsidTr="0065612F">
        <w:trPr>
          <w:jc w:val="center"/>
        </w:trPr>
        <w:tc>
          <w:tcPr>
            <w:tcW w:w="1247" w:type="dxa"/>
            <w:vMerge/>
            <w:vAlign w:val="center"/>
          </w:tcPr>
          <w:p w14:paraId="27815DF4" w14:textId="11EAE148"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28FE2EFC" w14:textId="643174A7"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3A5D4F1E" w14:textId="15E62448"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8B0F603" w14:textId="6CF6924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27DA88D7" w14:textId="7BFDAF69" w:rsidR="0065612F" w:rsidRPr="00DB128B"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2F3FA17D" w14:textId="6B55B7C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1A93031D" w14:textId="77DB2D3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12990F6A" w14:textId="77777777"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399CAFF9" w14:textId="11AE98B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576EBF58" w14:textId="7C27C5B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5E89BA1D" w14:textId="43BE0E1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6F3F2EF7" w14:textId="353CE5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7A785A7B" w14:textId="09E7AA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21F83A1" w14:textId="0E6E053B"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05C058FB" w14:textId="2CB11FD9" w:rsidR="0065612F" w:rsidRPr="00CB4843" w:rsidRDefault="0065612F" w:rsidP="006E700A">
            <w:pPr>
              <w:pStyle w:val="35"/>
              <w:keepNext w:val="0"/>
              <w:spacing w:beforeLines="0" w:before="0" w:afterLines="0" w:after="0"/>
              <w:contextualSpacing/>
              <w:jc w:val="center"/>
              <w:rPr>
                <w:rFonts w:ascii="Arial" w:hAnsi="Arial" w:cs="Arial"/>
              </w:rPr>
            </w:pPr>
          </w:p>
        </w:tc>
      </w:tr>
      <w:tr w:rsidR="00E74F71" w:rsidRPr="00CB4843" w14:paraId="2E8DB797" w14:textId="77777777" w:rsidTr="001A4954">
        <w:trPr>
          <w:jc w:val="center"/>
        </w:trPr>
        <w:tc>
          <w:tcPr>
            <w:tcW w:w="1247" w:type="dxa"/>
            <w:vAlign w:val="center"/>
          </w:tcPr>
          <w:p w14:paraId="2083F5FE" w14:textId="0962E46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454" w:type="dxa"/>
            <w:shd w:val="clear" w:color="auto" w:fill="00B050"/>
            <w:vAlign w:val="center"/>
          </w:tcPr>
          <w:p w14:paraId="0180D41D" w14:textId="544D32AD"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5610E9" w14:textId="1C6EEBAA"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ED39335" w14:textId="347C37A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C35862" w14:textId="28CF51A7" w:rsidR="00E74F71" w:rsidRPr="00DB128B"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740B5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E5CDCB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95FED5"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7C04A0C"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F5D7FC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CDF4CA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53FBB86"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29B5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0E9A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2227274" w14:textId="2E096904" w:rsidR="00E74F71" w:rsidRPr="00CB4843" w:rsidRDefault="00E74F71" w:rsidP="006E700A">
            <w:pPr>
              <w:pStyle w:val="35"/>
              <w:keepNext w:val="0"/>
              <w:spacing w:beforeLines="0" w:before="0" w:afterLines="0" w:after="0"/>
              <w:contextualSpacing/>
              <w:jc w:val="center"/>
              <w:rPr>
                <w:rFonts w:ascii="Arial" w:hAnsi="Arial" w:cs="Arial"/>
              </w:rPr>
            </w:pPr>
          </w:p>
        </w:tc>
      </w:tr>
      <w:tr w:rsidR="00E74F71" w:rsidRPr="00CB4843" w14:paraId="7320D8EF" w14:textId="77777777" w:rsidTr="001A4954">
        <w:trPr>
          <w:jc w:val="center"/>
        </w:trPr>
        <w:tc>
          <w:tcPr>
            <w:tcW w:w="1247" w:type="dxa"/>
            <w:vAlign w:val="center"/>
          </w:tcPr>
          <w:p w14:paraId="0DC8E19E" w14:textId="31E0B003"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454" w:type="dxa"/>
            <w:shd w:val="clear" w:color="auto" w:fill="00B050"/>
            <w:vAlign w:val="center"/>
          </w:tcPr>
          <w:p w14:paraId="6E8421FE" w14:textId="37D91638"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E1904EF" w14:textId="792C698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0DF21D0" w14:textId="43CF0CD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B20EC00" w14:textId="5912DDAD"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24FB26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92373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CA8E82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0ACB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5F8D3B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E58364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AB4E6C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FB46AD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FC225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90A81C3" w14:textId="5D5422A6"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5A1E6AE0" w14:textId="77777777" w:rsidTr="001A4954">
        <w:trPr>
          <w:jc w:val="center"/>
        </w:trPr>
        <w:tc>
          <w:tcPr>
            <w:tcW w:w="1247" w:type="dxa"/>
            <w:vAlign w:val="center"/>
          </w:tcPr>
          <w:p w14:paraId="4E2F4F22" w14:textId="13CD3B3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454" w:type="dxa"/>
            <w:shd w:val="clear" w:color="auto" w:fill="00B050"/>
            <w:vAlign w:val="center"/>
          </w:tcPr>
          <w:p w14:paraId="07FBA8CA" w14:textId="374C48B4"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C871443" w14:textId="3A10F323"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214819" w14:textId="2C725AC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8D7C74B" w14:textId="3C4B3663"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8F11A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AA4C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1FAFD6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A83BE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26FC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3FEDF0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11ECAA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581DA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720942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9054469" w14:textId="561823C1"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F4C0CA2" w14:textId="77777777" w:rsidTr="001A4954">
        <w:trPr>
          <w:jc w:val="center"/>
        </w:trPr>
        <w:tc>
          <w:tcPr>
            <w:tcW w:w="1247" w:type="dxa"/>
            <w:vAlign w:val="center"/>
          </w:tcPr>
          <w:p w14:paraId="5BF70198" w14:textId="43652B1B"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454" w:type="dxa"/>
            <w:shd w:val="clear" w:color="auto" w:fill="00B050"/>
            <w:vAlign w:val="center"/>
          </w:tcPr>
          <w:p w14:paraId="2E05057A" w14:textId="48F8CE0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1AFEA52" w14:textId="63EAFD00"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4BD0CD4" w14:textId="233FDC16"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1EDF9" w14:textId="11707B88"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F1990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C3A173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FE4D30"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BAB0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8AD15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57418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E5C268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AE5D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1E706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6330B79" w14:textId="37E18639"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2BB1FBEE" w14:textId="77777777" w:rsidTr="000B1047">
        <w:trPr>
          <w:jc w:val="center"/>
        </w:trPr>
        <w:tc>
          <w:tcPr>
            <w:tcW w:w="1247" w:type="dxa"/>
            <w:vAlign w:val="center"/>
          </w:tcPr>
          <w:p w14:paraId="1FD975EC" w14:textId="661A90C2"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454" w:type="dxa"/>
            <w:shd w:val="clear" w:color="auto" w:fill="00B050"/>
            <w:vAlign w:val="center"/>
          </w:tcPr>
          <w:p w14:paraId="748D8F23"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5B91897"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8F141D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774E4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0F66B3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28E7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11BEBD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9401378"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CB94F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0E15B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A5E02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203E8F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3654A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0E03326B" w14:textId="76F36B3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051A7E6" w14:textId="77777777" w:rsidTr="001A4954">
        <w:trPr>
          <w:jc w:val="center"/>
        </w:trPr>
        <w:tc>
          <w:tcPr>
            <w:tcW w:w="1247" w:type="dxa"/>
            <w:vAlign w:val="center"/>
          </w:tcPr>
          <w:p w14:paraId="5DEC40C1" w14:textId="24303E44"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454" w:type="dxa"/>
            <w:shd w:val="clear" w:color="auto" w:fill="FF0000"/>
            <w:vAlign w:val="center"/>
          </w:tcPr>
          <w:p w14:paraId="4B7D05F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65A3351"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D6F5D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460F95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CD15A0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4EF491D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446448F3"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6C925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8500A4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4D2E2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12DE7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D89C58F"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96D0B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274B56E7" w14:textId="0FDFD7F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167680" w14:paraId="0717F8C2" w14:textId="77777777" w:rsidTr="00E74F71">
        <w:trPr>
          <w:jc w:val="center"/>
        </w:trPr>
        <w:tc>
          <w:tcPr>
            <w:tcW w:w="9417" w:type="dxa"/>
            <w:gridSpan w:val="15"/>
            <w:vAlign w:val="center"/>
          </w:tcPr>
          <w:p w14:paraId="4E0CAE1C" w14:textId="483C36D1"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The characters</w:t>
            </w:r>
            <w:r w:rsidR="001B4EDE">
              <w:rPr>
                <w:rFonts w:ascii="Arial" w:hAnsi="Arial" w:cs="Arial"/>
              </w:rPr>
              <w:t xml:space="preserve"> ‘A’, ‘B’, and ‘C’</w:t>
            </w:r>
            <w:r>
              <w:rPr>
                <w:rFonts w:ascii="Arial" w:hAnsi="Arial" w:cs="Arial"/>
              </w:rPr>
              <w:t xml:space="preserve"> on the 3</w:t>
            </w:r>
            <w:r w:rsidRPr="000E137C">
              <w:rPr>
                <w:rFonts w:ascii="Arial" w:hAnsi="Arial" w:cs="Arial"/>
                <w:vertAlign w:val="superscript"/>
              </w:rPr>
              <w:t>rd</w:t>
            </w:r>
            <w:r>
              <w:rPr>
                <w:rFonts w:ascii="Arial" w:hAnsi="Arial" w:cs="Arial"/>
              </w:rPr>
              <w:t xml:space="preserve"> row indicate the type of power pattern.</w:t>
            </w:r>
          </w:p>
          <w:p w14:paraId="57803E43" w14:textId="7059F6C6"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465D0D0E" w14:textId="1CDE8E82" w:rsidR="003B7631" w:rsidRDefault="003B7631"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5720C">
              <w:rPr>
                <w:rFonts w:ascii="Arial" w:hAnsi="Arial" w:cs="Arial"/>
                <w:color w:val="F79646" w:themeColor="accent6"/>
              </w:rPr>
              <w:t>orange cells</w:t>
            </w:r>
            <w:r>
              <w:rPr>
                <w:rFonts w:ascii="Arial" w:hAnsi="Arial" w:cs="Arial"/>
              </w:rPr>
              <w:t xml:space="preserve"> indicate that testability issues exist (Observation 4)</w:t>
            </w:r>
          </w:p>
          <w:p w14:paraId="32DA9878" w14:textId="289B3DBA" w:rsidR="0065612F" w:rsidRPr="00483C4C"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3B7631">
              <w:rPr>
                <w:rFonts w:ascii="Arial" w:hAnsi="Arial" w:cs="Arial"/>
              </w:rPr>
              <w:t>4</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w:t>
            </w:r>
            <w:r w:rsidR="008055B7">
              <w:rPr>
                <w:rFonts w:ascii="Arial" w:hAnsi="Arial" w:cs="Arial"/>
              </w:rPr>
              <w:t xml:space="preserve">indicate that no requirements applied (Observation </w:t>
            </w:r>
            <w:r w:rsidR="00167680">
              <w:rPr>
                <w:rFonts w:ascii="Arial" w:hAnsi="Arial" w:cs="Arial"/>
              </w:rPr>
              <w:t>2)</w:t>
            </w:r>
            <w:r w:rsidR="008055B7">
              <w:rPr>
                <w:rFonts w:ascii="Arial" w:hAnsi="Arial" w:cs="Arial"/>
              </w:rPr>
              <w:t>.</w:t>
            </w:r>
          </w:p>
        </w:tc>
      </w:tr>
    </w:tbl>
    <w:p w14:paraId="4F221CD9" w14:textId="669BC7BC" w:rsidR="0065612F" w:rsidRDefault="0065612F" w:rsidP="006E700A">
      <w:pPr>
        <w:pStyle w:val="af0"/>
        <w:jc w:val="center"/>
      </w:pPr>
      <w:r>
        <w:t xml:space="preserve">Table </w:t>
      </w:r>
      <w:fldSimple w:instr=" SEQ Table \* ARABIC ">
        <w:r w:rsidR="002B741C">
          <w:rPr>
            <w:noProof/>
          </w:rPr>
          <w:t>5</w:t>
        </w:r>
      </w:fldSimple>
      <w:r>
        <w:t xml:space="preserve"> </w:t>
      </w:r>
      <w:r w:rsidR="001B4EDE">
        <w:t>Testability of relative power tolerance after the optimization</w:t>
      </w:r>
    </w:p>
    <w:tbl>
      <w:tblPr>
        <w:tblStyle w:val="aff2"/>
        <w:tblW w:w="0" w:type="auto"/>
        <w:jc w:val="center"/>
        <w:tblLayout w:type="fixed"/>
        <w:tblLook w:val="04A0" w:firstRow="1" w:lastRow="0" w:firstColumn="1" w:lastColumn="0" w:noHBand="0" w:noVBand="1"/>
      </w:tblPr>
      <w:tblGrid>
        <w:gridCol w:w="1247"/>
        <w:gridCol w:w="1361"/>
        <w:gridCol w:w="1361"/>
        <w:gridCol w:w="1361"/>
        <w:gridCol w:w="1361"/>
        <w:gridCol w:w="1361"/>
        <w:gridCol w:w="1361"/>
      </w:tblGrid>
      <w:tr w:rsidR="002B1090" w:rsidRPr="00CB4843" w14:paraId="1F4DB64A" w14:textId="77777777" w:rsidTr="00B96E65">
        <w:trPr>
          <w:jc w:val="center"/>
        </w:trPr>
        <w:tc>
          <w:tcPr>
            <w:tcW w:w="1247" w:type="dxa"/>
            <w:vMerge w:val="restart"/>
            <w:vAlign w:val="center"/>
          </w:tcPr>
          <w:p w14:paraId="6AB99E60" w14:textId="77777777" w:rsidR="002B1090" w:rsidRPr="00CB4843" w:rsidRDefault="002B1090"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3" w:type="dxa"/>
            <w:gridSpan w:val="3"/>
            <w:vAlign w:val="center"/>
          </w:tcPr>
          <w:p w14:paraId="6DFDB824" w14:textId="1D107AD3"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398E332A" w14:textId="18CBB16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2B1090" w:rsidRPr="00CB4843" w14:paraId="74242CA6" w14:textId="77777777" w:rsidTr="00B96E65">
        <w:trPr>
          <w:jc w:val="center"/>
        </w:trPr>
        <w:tc>
          <w:tcPr>
            <w:tcW w:w="1247" w:type="dxa"/>
            <w:vMerge/>
            <w:vAlign w:val="center"/>
          </w:tcPr>
          <w:p w14:paraId="0356FB2B" w14:textId="77777777" w:rsidR="002B1090" w:rsidRPr="00CB4843" w:rsidRDefault="002B1090" w:rsidP="006E700A">
            <w:pPr>
              <w:pStyle w:val="35"/>
              <w:keepNext w:val="0"/>
              <w:spacing w:before="120" w:after="120"/>
              <w:contextualSpacing/>
              <w:jc w:val="center"/>
              <w:rPr>
                <w:rFonts w:ascii="Arial" w:hAnsi="Arial" w:cs="Arial"/>
              </w:rPr>
            </w:pPr>
          </w:p>
        </w:tc>
        <w:tc>
          <w:tcPr>
            <w:tcW w:w="1361" w:type="dxa"/>
            <w:vAlign w:val="center"/>
          </w:tcPr>
          <w:p w14:paraId="220E622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497D8D3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C0E484A"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284B75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364F2EC5"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13EDFFF"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2B1090" w:rsidRPr="00CB4843" w14:paraId="75EA34F2" w14:textId="77777777" w:rsidTr="0075720C">
        <w:trPr>
          <w:jc w:val="center"/>
        </w:trPr>
        <w:tc>
          <w:tcPr>
            <w:tcW w:w="1247" w:type="dxa"/>
            <w:vAlign w:val="center"/>
          </w:tcPr>
          <w:p w14:paraId="7070F8E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00B050"/>
            <w:vAlign w:val="center"/>
          </w:tcPr>
          <w:p w14:paraId="3909084A"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3E295AE" w14:textId="0FD6B89E" w:rsidR="002B1090" w:rsidRPr="00DB128B"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032DDD7"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A75518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76B98C8" w14:textId="6665F352" w:rsidR="002B1090" w:rsidRPr="00CB4843"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EB0F66B" w14:textId="77777777" w:rsidR="002B1090" w:rsidRPr="00CB4843" w:rsidRDefault="002B1090" w:rsidP="006E700A">
            <w:pPr>
              <w:pStyle w:val="35"/>
              <w:keepNext w:val="0"/>
              <w:spacing w:beforeLines="0" w:before="0" w:afterLines="0" w:after="0"/>
              <w:contextualSpacing/>
              <w:jc w:val="center"/>
              <w:rPr>
                <w:rFonts w:ascii="Arial" w:hAnsi="Arial" w:cs="Arial"/>
              </w:rPr>
            </w:pPr>
          </w:p>
        </w:tc>
      </w:tr>
      <w:tr w:rsidR="002B1090" w:rsidRPr="00CB4843" w14:paraId="32A18478" w14:textId="77777777" w:rsidTr="0075720C">
        <w:trPr>
          <w:jc w:val="center"/>
        </w:trPr>
        <w:tc>
          <w:tcPr>
            <w:tcW w:w="1247" w:type="dxa"/>
            <w:vAlign w:val="center"/>
          </w:tcPr>
          <w:p w14:paraId="34FE0C18"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00B050"/>
            <w:vAlign w:val="center"/>
          </w:tcPr>
          <w:p w14:paraId="1122C904"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D08CD76" w14:textId="2196C8E5"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3A528F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2221B3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21BC9F6" w14:textId="48452924"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FBCA20B"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738D7F5" w14:textId="77777777" w:rsidTr="0075720C">
        <w:trPr>
          <w:jc w:val="center"/>
        </w:trPr>
        <w:tc>
          <w:tcPr>
            <w:tcW w:w="1247" w:type="dxa"/>
            <w:vAlign w:val="center"/>
          </w:tcPr>
          <w:p w14:paraId="7963CED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00B050"/>
            <w:vAlign w:val="center"/>
          </w:tcPr>
          <w:p w14:paraId="05026FB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800D1AA" w14:textId="19D3489E"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5FE1CC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A353F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9FDE370" w14:textId="54B71A70"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9FC82F5"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72415A19" w14:textId="77777777" w:rsidTr="0075720C">
        <w:trPr>
          <w:jc w:val="center"/>
        </w:trPr>
        <w:tc>
          <w:tcPr>
            <w:tcW w:w="1247" w:type="dxa"/>
            <w:vAlign w:val="center"/>
          </w:tcPr>
          <w:p w14:paraId="7AC19B81"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00B050"/>
            <w:vAlign w:val="center"/>
          </w:tcPr>
          <w:p w14:paraId="7077AB55"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6A0FB79" w14:textId="0856EF78"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BAF580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D14AA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884E40E" w14:textId="4356455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C21A84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1C059E6" w14:textId="77777777" w:rsidTr="0075720C">
        <w:trPr>
          <w:jc w:val="center"/>
        </w:trPr>
        <w:tc>
          <w:tcPr>
            <w:tcW w:w="1247" w:type="dxa"/>
            <w:vAlign w:val="center"/>
          </w:tcPr>
          <w:p w14:paraId="502A54A9"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00B050"/>
            <w:vAlign w:val="center"/>
          </w:tcPr>
          <w:p w14:paraId="02FEC0AC" w14:textId="4F68236F"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FFC000"/>
            <w:vAlign w:val="center"/>
          </w:tcPr>
          <w:p w14:paraId="6B7A328A" w14:textId="3896B2D2"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D39AC0C" w14:textId="0E821BBA"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88A1F0D" w14:textId="22A0795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FFC000"/>
            <w:vAlign w:val="center"/>
          </w:tcPr>
          <w:p w14:paraId="651B9614" w14:textId="015C0C73"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43148BE" w14:textId="3BE39CD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r>
      <w:tr w:rsidR="002B1090" w:rsidRPr="00CB4843" w14:paraId="26846D55" w14:textId="77777777" w:rsidTr="0075720C">
        <w:trPr>
          <w:jc w:val="center"/>
        </w:trPr>
        <w:tc>
          <w:tcPr>
            <w:tcW w:w="1247" w:type="dxa"/>
            <w:tcBorders>
              <w:bottom w:val="single" w:sz="4" w:space="0" w:color="auto"/>
            </w:tcBorders>
            <w:vAlign w:val="center"/>
          </w:tcPr>
          <w:p w14:paraId="1B457ADD"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00B050"/>
            <w:vAlign w:val="center"/>
          </w:tcPr>
          <w:p w14:paraId="53872D80" w14:textId="3FFF21F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C000"/>
            <w:vAlign w:val="center"/>
          </w:tcPr>
          <w:p w14:paraId="563B00C4" w14:textId="4B9FC8A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00B050"/>
            <w:vAlign w:val="center"/>
          </w:tcPr>
          <w:p w14:paraId="19EC8A5F" w14:textId="1D03DF3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0000"/>
            <w:vAlign w:val="center"/>
          </w:tcPr>
          <w:p w14:paraId="2285196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6EDE419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36EC68FC"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27E0402E" w14:textId="77777777" w:rsidTr="0075720C">
        <w:trPr>
          <w:jc w:val="center"/>
        </w:trPr>
        <w:tc>
          <w:tcPr>
            <w:tcW w:w="1247" w:type="dxa"/>
            <w:tcBorders>
              <w:top w:val="single" w:sz="4" w:space="0" w:color="auto"/>
            </w:tcBorders>
            <w:vAlign w:val="center"/>
          </w:tcPr>
          <w:p w14:paraId="6FEE59B3" w14:textId="610AF0D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00B050"/>
            <w:vAlign w:val="center"/>
          </w:tcPr>
          <w:p w14:paraId="25F41D7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35A697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38BC12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22252AA0"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D92280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4301672F"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7C1F4AF" w14:textId="77777777" w:rsidTr="0075720C">
        <w:trPr>
          <w:jc w:val="center"/>
        </w:trPr>
        <w:tc>
          <w:tcPr>
            <w:tcW w:w="1247" w:type="dxa"/>
            <w:vAlign w:val="center"/>
          </w:tcPr>
          <w:p w14:paraId="510261DC" w14:textId="7BC6308F"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00B050"/>
            <w:vAlign w:val="center"/>
          </w:tcPr>
          <w:p w14:paraId="637115CD"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FA95079"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EC977CE"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2060F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134F4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CD162A4"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673D8BD" w14:textId="77777777" w:rsidTr="0075720C">
        <w:trPr>
          <w:jc w:val="center"/>
        </w:trPr>
        <w:tc>
          <w:tcPr>
            <w:tcW w:w="1247" w:type="dxa"/>
            <w:vAlign w:val="center"/>
          </w:tcPr>
          <w:p w14:paraId="6FB5D4A6" w14:textId="7D41D09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00B050"/>
            <w:vAlign w:val="center"/>
          </w:tcPr>
          <w:p w14:paraId="2DABE17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9883D9B"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390224F"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B8128B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8CE820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759ADF7"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33DD07C2" w14:textId="77777777" w:rsidTr="0075720C">
        <w:trPr>
          <w:jc w:val="center"/>
        </w:trPr>
        <w:tc>
          <w:tcPr>
            <w:tcW w:w="1247" w:type="dxa"/>
            <w:vAlign w:val="center"/>
          </w:tcPr>
          <w:p w14:paraId="5F108996" w14:textId="59E4A61A"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00B050"/>
            <w:vAlign w:val="center"/>
          </w:tcPr>
          <w:p w14:paraId="187B28EB"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76F4C71"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A72B1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D16FC6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75CAEF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4D846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AA40E8" w:rsidRPr="00CB4843" w14:paraId="6EAD99E7" w14:textId="77777777" w:rsidTr="000B1047">
        <w:trPr>
          <w:jc w:val="center"/>
        </w:trPr>
        <w:tc>
          <w:tcPr>
            <w:tcW w:w="1247" w:type="dxa"/>
            <w:vAlign w:val="center"/>
          </w:tcPr>
          <w:p w14:paraId="71FD3639" w14:textId="334CC89C" w:rsidR="00AA40E8" w:rsidRDefault="00AA40E8"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00B050"/>
            <w:vAlign w:val="center"/>
          </w:tcPr>
          <w:p w14:paraId="1A1628E9" w14:textId="77777777" w:rsidR="00AA40E8" w:rsidRPr="00CB4843"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F2C4464"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4890B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AE37A0B"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3CDC42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7E9C815" w14:textId="77777777" w:rsidR="00AA40E8" w:rsidRPr="00483C4C" w:rsidRDefault="00AA40E8" w:rsidP="006E700A">
            <w:pPr>
              <w:pStyle w:val="35"/>
              <w:keepNext w:val="0"/>
              <w:spacing w:beforeLines="0" w:before="0" w:afterLines="0" w:after="0"/>
              <w:contextualSpacing/>
              <w:jc w:val="center"/>
              <w:rPr>
                <w:rFonts w:ascii="Arial" w:hAnsi="Arial" w:cs="Arial"/>
              </w:rPr>
            </w:pPr>
          </w:p>
        </w:tc>
      </w:tr>
      <w:tr w:rsidR="00AA40E8" w:rsidRPr="00CB4843" w14:paraId="303344E3" w14:textId="77777777" w:rsidTr="00B96E65">
        <w:trPr>
          <w:jc w:val="center"/>
        </w:trPr>
        <w:tc>
          <w:tcPr>
            <w:tcW w:w="9413" w:type="dxa"/>
            <w:gridSpan w:val="7"/>
            <w:vAlign w:val="center"/>
          </w:tcPr>
          <w:p w14:paraId="3916F013" w14:textId="0AEFD6BD" w:rsidR="00AA40E8"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1</w:t>
            </w:r>
            <w:r>
              <w:rPr>
                <w:rFonts w:ascii="Arial" w:hAnsi="Arial" w:cs="Arial"/>
              </w:rPr>
              <w:t>:</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0B826921" w14:textId="2332234A"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2</w:t>
            </w:r>
            <w:r>
              <w:rPr>
                <w:rFonts w:ascii="Arial" w:hAnsi="Arial" w:cs="Arial"/>
              </w:rPr>
              <w:t>:</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w:t>
            </w:r>
            <w:r w:rsidR="008A3B45">
              <w:rPr>
                <w:rFonts w:ascii="Arial" w:hAnsi="Arial" w:cs="Arial"/>
              </w:rPr>
              <w:t>4</w:t>
            </w:r>
            <w:r>
              <w:rPr>
                <w:rFonts w:ascii="Arial" w:hAnsi="Arial" w:cs="Arial"/>
              </w:rPr>
              <w:t>)</w:t>
            </w:r>
          </w:p>
          <w:p w14:paraId="74F16A2F" w14:textId="621EB152"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3</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569BC076" w14:textId="3CBCB40D"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4</w:t>
            </w:r>
            <w:r>
              <w:rPr>
                <w:rFonts w:ascii="Arial" w:hAnsi="Arial" w:cs="Arial"/>
              </w:rPr>
              <w:t>:</w:t>
            </w:r>
            <w:r>
              <w:rPr>
                <w:rFonts w:ascii="Arial" w:hAnsi="Arial" w:cs="Arial"/>
              </w:rPr>
              <w:tab/>
              <w:t>The characters ‘x’ indicate the improvement by the optimization.</w:t>
            </w:r>
          </w:p>
        </w:tc>
      </w:tr>
    </w:tbl>
    <w:p w14:paraId="4A30128D" w14:textId="14C81CAE" w:rsidR="00B96E65" w:rsidRDefault="00B96E65" w:rsidP="006E700A">
      <w:pPr>
        <w:pStyle w:val="35"/>
        <w:keepNext w:val="0"/>
        <w:spacing w:before="120" w:after="120"/>
      </w:pPr>
      <w:r>
        <w:rPr>
          <w:rFonts w:hint="eastAsia"/>
        </w:rPr>
        <w:t>I</w:t>
      </w:r>
      <w:r>
        <w:t xml:space="preserve">n addition, we provide whether the conformance requirement is tested before and after the optimization in the following tables. Testable conformance requirements can be increased from </w:t>
      </w:r>
      <w:r w:rsidR="00D6300F">
        <w:t>31.9</w:t>
      </w:r>
      <w:r>
        <w:t xml:space="preserve"> % to </w:t>
      </w:r>
      <w:r w:rsidR="00D6300F">
        <w:t xml:space="preserve">87.5 </w:t>
      </w:r>
      <w:r>
        <w:t>%.</w:t>
      </w:r>
    </w:p>
    <w:p w14:paraId="1B9E4848" w14:textId="5C010A23" w:rsidR="00112A61" w:rsidRDefault="00112A61" w:rsidP="006E700A">
      <w:pPr>
        <w:pStyle w:val="af0"/>
        <w:jc w:val="center"/>
      </w:pPr>
      <w:r>
        <w:t xml:space="preserve">Table </w:t>
      </w:r>
      <w:fldSimple w:instr=" SEQ Table \* ARABIC ">
        <w:r w:rsidR="002B741C">
          <w:rPr>
            <w:noProof/>
          </w:rPr>
          <w:t>6</w:t>
        </w:r>
      </w:fldSimple>
      <w:r>
        <w:t xml:space="preserve"> </w:t>
      </w:r>
      <w:r w:rsidR="00BE4E9E">
        <w:t>Test existence for</w:t>
      </w:r>
      <w:r>
        <w:t xml:space="preserve"> </w:t>
      </w:r>
      <w:r w:rsidR="00BE4E9E">
        <w:t xml:space="preserve">each P and </w:t>
      </w:r>
      <w:r w:rsidR="00BE4E9E" w:rsidRPr="00BE4E9E">
        <w:t>ΔP</w:t>
      </w:r>
      <w:r w:rsidR="00BE4E9E">
        <w:t xml:space="preserve"> range</w:t>
      </w:r>
      <w:r>
        <w:t xml:space="preserve"> </w:t>
      </w:r>
      <w:r w:rsidR="00BE4E9E">
        <w:t>before</w:t>
      </w:r>
      <w:r>
        <w:t xml:space="preserve">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4005F9" w:rsidRPr="00CB4843" w14:paraId="045D04FE" w14:textId="77777777" w:rsidTr="006E3D9D">
        <w:trPr>
          <w:jc w:val="center"/>
        </w:trPr>
        <w:tc>
          <w:tcPr>
            <w:tcW w:w="1871" w:type="dxa"/>
            <w:vMerge w:val="restart"/>
            <w:vAlign w:val="center"/>
          </w:tcPr>
          <w:p w14:paraId="3652AB81" w14:textId="003BF2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ower range</w:t>
            </w:r>
          </w:p>
        </w:tc>
        <w:tc>
          <w:tcPr>
            <w:tcW w:w="1871" w:type="dxa"/>
            <w:vMerge w:val="restart"/>
            <w:vAlign w:val="center"/>
          </w:tcPr>
          <w:p w14:paraId="3A012DA3" w14:textId="1A5D085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1937303" w14:textId="5A409CFA" w:rsidR="004005F9" w:rsidRPr="00CB4843"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1AB184C3" w14:textId="02009C3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26918896" w14:textId="5E0C1CFE"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4005F9" w:rsidRPr="00CB4843" w14:paraId="55630D71" w14:textId="77777777" w:rsidTr="004005F9">
        <w:trPr>
          <w:jc w:val="center"/>
        </w:trPr>
        <w:tc>
          <w:tcPr>
            <w:tcW w:w="1871" w:type="dxa"/>
            <w:vMerge/>
            <w:vAlign w:val="center"/>
          </w:tcPr>
          <w:p w14:paraId="000D6CFD"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Merge/>
            <w:vAlign w:val="center"/>
          </w:tcPr>
          <w:p w14:paraId="67B2786C" w14:textId="15860473" w:rsidR="004005F9"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4C2B860" w14:textId="78DB11E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7D281F5A" w14:textId="6F6D3BC9"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0747AFCB" w14:textId="189463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642FA808" w14:textId="119111BC"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134E17F8" w14:textId="05621EA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5FA4F80" w14:textId="203F7EB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4005F9" w:rsidRPr="00CB4843" w14:paraId="0CF13AD2" w14:textId="77777777" w:rsidTr="0075720C">
        <w:trPr>
          <w:jc w:val="center"/>
        </w:trPr>
        <w:tc>
          <w:tcPr>
            <w:tcW w:w="1871" w:type="dxa"/>
            <w:vMerge w:val="restart"/>
            <w:vAlign w:val="center"/>
          </w:tcPr>
          <w:p w14:paraId="095FC221" w14:textId="066C52FF"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3DB0A846" w14:textId="48FB92E2"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3D345C92" w14:textId="2402E69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vMerge w:val="restart"/>
            <w:shd w:val="clear" w:color="auto" w:fill="D9D9D9" w:themeFill="background1" w:themeFillShade="D9"/>
            <w:vAlign w:val="center"/>
          </w:tcPr>
          <w:p w14:paraId="1CD03065" w14:textId="30094F6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79DD66FC" w14:textId="7A4398B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3DC4B8A6" w14:textId="6CE41067"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EEC8FBF" w14:textId="5A599C3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14536B41" w14:textId="6EEA6DC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4005F9" w:rsidRPr="00CB4843" w14:paraId="15F5D631" w14:textId="77777777" w:rsidTr="0075720C">
        <w:trPr>
          <w:jc w:val="center"/>
        </w:trPr>
        <w:tc>
          <w:tcPr>
            <w:tcW w:w="1871" w:type="dxa"/>
            <w:vMerge/>
            <w:vAlign w:val="center"/>
          </w:tcPr>
          <w:p w14:paraId="5D49349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F9545FB" w14:textId="763ECD1A"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1CAAB9DA" w14:textId="1E55899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5CA8A9D9" w14:textId="2E70CA49"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D88D8E0" w14:textId="0E47D04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5F4EA8F" w14:textId="04563330"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6FD739FA"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2ED81758" w14:textId="32813EE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4005F9" w:rsidRPr="00CB4843" w14:paraId="35B76ED6" w14:textId="77777777" w:rsidTr="0075720C">
        <w:trPr>
          <w:jc w:val="center"/>
        </w:trPr>
        <w:tc>
          <w:tcPr>
            <w:tcW w:w="1871" w:type="dxa"/>
            <w:vMerge/>
            <w:vAlign w:val="center"/>
          </w:tcPr>
          <w:p w14:paraId="2A4A8262"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1326E215" w14:textId="624F58F4"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55BBEFA8" w14:textId="528B87E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25E5EA6E" w14:textId="380D0F7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05F551B" w14:textId="740CDA46"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6450A9CC" w14:textId="79F65DF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058EF1C6"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7DDE1B1" w14:textId="23563FBE"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4005F9" w:rsidRPr="00CB4843" w14:paraId="751580B2" w14:textId="77777777" w:rsidTr="0075720C">
        <w:trPr>
          <w:jc w:val="center"/>
        </w:trPr>
        <w:tc>
          <w:tcPr>
            <w:tcW w:w="1871" w:type="dxa"/>
            <w:vMerge/>
            <w:vAlign w:val="center"/>
          </w:tcPr>
          <w:p w14:paraId="3BFA99BC"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923DE22" w14:textId="191461E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00DA8C0" w14:textId="4DE93E9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370FA4E4" w14:textId="6816090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E35A22E" w14:textId="2C1EA4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1A9BB95F" w14:textId="7B8019BB"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63233253" w14:textId="4F60B191"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84E7890" w14:textId="3ED8151F"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D6300F" w:rsidRPr="00CB4843" w14:paraId="22CDF2D3" w14:textId="77777777" w:rsidTr="0075720C">
        <w:trPr>
          <w:jc w:val="center"/>
        </w:trPr>
        <w:tc>
          <w:tcPr>
            <w:tcW w:w="1871" w:type="dxa"/>
            <w:vMerge/>
            <w:vAlign w:val="center"/>
          </w:tcPr>
          <w:p w14:paraId="52F5EF7B"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54F72D64" w14:textId="3DFBDB64"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29953191" w14:textId="081253D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vMerge/>
            <w:shd w:val="clear" w:color="auto" w:fill="D9D9D9" w:themeFill="background1" w:themeFillShade="D9"/>
            <w:vAlign w:val="center"/>
          </w:tcPr>
          <w:p w14:paraId="5B9B5227" w14:textId="3064A350" w:rsidR="00D6300F" w:rsidRPr="00CB4843"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0AB9122" w14:textId="2EEED322"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00EBC5EF" w14:textId="7C6819EF"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7015099C" w14:textId="3BA871E1" w:rsidR="00D6300F" w:rsidRPr="00483C4C"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21E90D1" w14:textId="02AF097A"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7B3B8564" w14:textId="77777777" w:rsidTr="0075720C">
        <w:trPr>
          <w:jc w:val="center"/>
        </w:trPr>
        <w:tc>
          <w:tcPr>
            <w:tcW w:w="1871" w:type="dxa"/>
            <w:vMerge/>
            <w:vAlign w:val="center"/>
          </w:tcPr>
          <w:p w14:paraId="1E6F243A"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1E94245" w14:textId="021C5F5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D9D9D9" w:themeFill="background1" w:themeFillShade="D9"/>
            <w:vAlign w:val="center"/>
          </w:tcPr>
          <w:p w14:paraId="7CA0450D" w14:textId="621B7AB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B860AD2" w14:textId="1FDA0B22"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5059E0F2" w14:textId="10D2F0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231788C5" w14:textId="40B7E188"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8E6B3C6" w14:textId="5E4FF3AB"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58B9457" w14:textId="100B3E2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1C26178A" w14:textId="77777777" w:rsidTr="0075720C">
        <w:trPr>
          <w:jc w:val="center"/>
        </w:trPr>
        <w:tc>
          <w:tcPr>
            <w:tcW w:w="1871" w:type="dxa"/>
            <w:vMerge w:val="restart"/>
            <w:vAlign w:val="center"/>
          </w:tcPr>
          <w:p w14:paraId="6F8D6DE6" w14:textId="73FD99A0"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35795579" w14:textId="6923AA4D"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vMerge w:val="restart"/>
            <w:shd w:val="clear" w:color="auto" w:fill="D9D9D9" w:themeFill="background1" w:themeFillShade="D9"/>
            <w:vAlign w:val="center"/>
          </w:tcPr>
          <w:p w14:paraId="0AD0DE73" w14:textId="589C205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09F28CF1" w14:textId="4CDD22C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9159EA4" w14:textId="5650723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val="restart"/>
            <w:shd w:val="clear" w:color="auto" w:fill="D9D9D9" w:themeFill="background1" w:themeFillShade="D9"/>
            <w:vAlign w:val="center"/>
          </w:tcPr>
          <w:p w14:paraId="0D73D00C" w14:textId="766D4E1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2F01275D" w14:textId="6953F40C"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5A4FEDCE" w14:textId="3ACA344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4B7E0122" w14:textId="77777777" w:rsidTr="0075720C">
        <w:trPr>
          <w:jc w:val="center"/>
        </w:trPr>
        <w:tc>
          <w:tcPr>
            <w:tcW w:w="1871" w:type="dxa"/>
            <w:vMerge/>
            <w:vAlign w:val="center"/>
          </w:tcPr>
          <w:p w14:paraId="54ECC9D1"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C61DCF9" w14:textId="4C1F2CFF"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vMerge/>
            <w:shd w:val="clear" w:color="auto" w:fill="D9D9D9" w:themeFill="background1" w:themeFillShade="D9"/>
            <w:vAlign w:val="center"/>
          </w:tcPr>
          <w:p w14:paraId="51674679" w14:textId="5CF0EE1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2078047" w14:textId="5A8C9CE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74D0E1FB" w14:textId="0AE9CD61"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0C7A514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B8BC06B" w14:textId="54C661C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4B619D3D"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9326F75" w14:textId="77777777" w:rsidTr="0075720C">
        <w:trPr>
          <w:jc w:val="center"/>
        </w:trPr>
        <w:tc>
          <w:tcPr>
            <w:tcW w:w="1871" w:type="dxa"/>
            <w:vMerge/>
            <w:vAlign w:val="center"/>
          </w:tcPr>
          <w:p w14:paraId="012B1B3F"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3BFE6479" w14:textId="2F31FCC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vMerge/>
            <w:shd w:val="clear" w:color="auto" w:fill="D9D9D9" w:themeFill="background1" w:themeFillShade="D9"/>
            <w:vAlign w:val="center"/>
          </w:tcPr>
          <w:p w14:paraId="296137BF" w14:textId="21E9CEAE"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11A4604C" w14:textId="5F6B93D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A0F0924" w14:textId="4678B44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5DDE997F"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3FB37ACC" w14:textId="59A2CF7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37ABFE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E7E0DBE" w14:textId="77777777" w:rsidTr="0075720C">
        <w:trPr>
          <w:jc w:val="center"/>
        </w:trPr>
        <w:tc>
          <w:tcPr>
            <w:tcW w:w="1871" w:type="dxa"/>
            <w:vMerge/>
            <w:vAlign w:val="center"/>
          </w:tcPr>
          <w:p w14:paraId="1CB57A7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6EEA834A" w14:textId="42E1E18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vMerge/>
            <w:shd w:val="clear" w:color="auto" w:fill="D9D9D9" w:themeFill="background1" w:themeFillShade="D9"/>
            <w:vAlign w:val="center"/>
          </w:tcPr>
          <w:p w14:paraId="35BB9908" w14:textId="21AAAE26"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8EA9827" w14:textId="3D12B39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ADBFE9C" w14:textId="1FA9619D"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44C39CFC"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6A421F" w14:textId="55FDC17A"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A77592E"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1239FCD1" w14:textId="77777777" w:rsidTr="0075720C">
        <w:trPr>
          <w:jc w:val="center"/>
        </w:trPr>
        <w:tc>
          <w:tcPr>
            <w:tcW w:w="1871" w:type="dxa"/>
            <w:vMerge/>
            <w:vAlign w:val="center"/>
          </w:tcPr>
          <w:p w14:paraId="5F59A6F7"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D672A73" w14:textId="6E95A14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vMerge/>
            <w:shd w:val="clear" w:color="auto" w:fill="D9D9D9" w:themeFill="background1" w:themeFillShade="D9"/>
            <w:vAlign w:val="center"/>
          </w:tcPr>
          <w:p w14:paraId="49D433A7" w14:textId="2BE79F7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6CCE5825" w14:textId="1180423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3187269" w14:textId="401278A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BEA007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B1F7771" w14:textId="02F4367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0136111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E78194E" w14:textId="77777777" w:rsidTr="0075720C">
        <w:trPr>
          <w:jc w:val="center"/>
        </w:trPr>
        <w:tc>
          <w:tcPr>
            <w:tcW w:w="1871" w:type="dxa"/>
            <w:vMerge/>
            <w:vAlign w:val="center"/>
          </w:tcPr>
          <w:p w14:paraId="1DBA0E64"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5C6C9B4" w14:textId="7D5810B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vMerge/>
            <w:shd w:val="clear" w:color="auto" w:fill="D9D9D9" w:themeFill="background1" w:themeFillShade="D9"/>
            <w:vAlign w:val="center"/>
          </w:tcPr>
          <w:p w14:paraId="3634BAC9" w14:textId="6FDDE395"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EE73EF" w14:textId="0079A8E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19E2532C" w14:textId="1FAACC5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A9D6D11"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46DF3DA" w14:textId="6DDA6891"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930C16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4A6F8A6" w14:textId="77777777" w:rsidTr="004005F9">
        <w:trPr>
          <w:jc w:val="center"/>
        </w:trPr>
        <w:tc>
          <w:tcPr>
            <w:tcW w:w="11566" w:type="dxa"/>
            <w:gridSpan w:val="8"/>
            <w:vAlign w:val="center"/>
          </w:tcPr>
          <w:p w14:paraId="152B995B" w14:textId="50A4E9F0" w:rsidR="004005F9" w:rsidRPr="00483C4C" w:rsidRDefault="004005F9"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r>
            <w:r w:rsidR="00232064">
              <w:rPr>
                <w:rFonts w:ascii="Arial" w:hAnsi="Arial" w:cs="Arial"/>
              </w:rPr>
              <w:t>The number in the cell indicates the sub-test ID which tests the conformance requirement.</w:t>
            </w:r>
          </w:p>
        </w:tc>
      </w:tr>
    </w:tbl>
    <w:p w14:paraId="28BCF9F8" w14:textId="1B2680D7" w:rsidR="00BE4E9E" w:rsidRDefault="00BE4E9E" w:rsidP="006E700A">
      <w:pPr>
        <w:pStyle w:val="af0"/>
        <w:jc w:val="center"/>
      </w:pPr>
      <w:r>
        <w:t xml:space="preserve">Table </w:t>
      </w:r>
      <w:fldSimple w:instr=" SEQ Table \* ARABIC ">
        <w:r w:rsidR="002B741C">
          <w:rPr>
            <w:noProof/>
          </w:rPr>
          <w:t>7</w:t>
        </w:r>
      </w:fldSimple>
      <w:r>
        <w:t xml:space="preserve"> Test existence for each P and </w:t>
      </w:r>
      <w:r w:rsidRPr="00BE4E9E">
        <w:t>ΔP</w:t>
      </w:r>
      <w:r>
        <w:t xml:space="preserve"> range after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BE4E9E" w:rsidRPr="00CB4843" w14:paraId="2A3123C0" w14:textId="77777777" w:rsidTr="006E3D9D">
        <w:trPr>
          <w:jc w:val="center"/>
        </w:trPr>
        <w:tc>
          <w:tcPr>
            <w:tcW w:w="1871" w:type="dxa"/>
            <w:vMerge w:val="restart"/>
            <w:vAlign w:val="center"/>
          </w:tcPr>
          <w:p w14:paraId="74CE594F"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lastRenderedPageBreak/>
              <w:t>P</w:t>
            </w:r>
            <w:r>
              <w:rPr>
                <w:rFonts w:ascii="Arial" w:hAnsi="Arial" w:cs="Arial"/>
              </w:rPr>
              <w:t>ower range</w:t>
            </w:r>
          </w:p>
        </w:tc>
        <w:tc>
          <w:tcPr>
            <w:tcW w:w="1871" w:type="dxa"/>
            <w:vMerge w:val="restart"/>
            <w:vAlign w:val="center"/>
          </w:tcPr>
          <w:p w14:paraId="2B453113"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87865AB" w14:textId="77777777" w:rsidR="00BE4E9E" w:rsidRPr="00CB4843"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5DE11AB3"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1FCA2D1B"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BE4E9E" w:rsidRPr="00CB4843" w14:paraId="5FC2BD0E" w14:textId="77777777" w:rsidTr="006E3D9D">
        <w:trPr>
          <w:jc w:val="center"/>
        </w:trPr>
        <w:tc>
          <w:tcPr>
            <w:tcW w:w="1871" w:type="dxa"/>
            <w:vMerge/>
            <w:vAlign w:val="center"/>
          </w:tcPr>
          <w:p w14:paraId="3A35466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Merge/>
            <w:vAlign w:val="center"/>
          </w:tcPr>
          <w:p w14:paraId="28DACC77" w14:textId="77777777" w:rsidR="00BE4E9E" w:rsidRDefault="00BE4E9E"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CE2AC0C"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4EEF38C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4A61094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07AD8F03" w14:textId="77777777"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28540BA1"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B4EF967"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BE4E9E" w:rsidRPr="00CB4843" w14:paraId="63C5A34B" w14:textId="77777777" w:rsidTr="0075720C">
        <w:trPr>
          <w:jc w:val="center"/>
        </w:trPr>
        <w:tc>
          <w:tcPr>
            <w:tcW w:w="1871" w:type="dxa"/>
            <w:vMerge w:val="restart"/>
            <w:vAlign w:val="center"/>
          </w:tcPr>
          <w:p w14:paraId="4CDBBDB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250A0A72"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0D3F7FA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shd w:val="clear" w:color="auto" w:fill="auto"/>
            <w:vAlign w:val="center"/>
          </w:tcPr>
          <w:p w14:paraId="5810BAAD" w14:textId="2014A19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4D6619B" w14:textId="540D0FE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7F6B3A37" w14:textId="44C86FA8"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4FA5580D" w14:textId="1871815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52FBF2B" w14:textId="4E4DCD3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BE4E9E" w:rsidRPr="00CB4843" w14:paraId="03DE919C" w14:textId="77777777" w:rsidTr="0075720C">
        <w:trPr>
          <w:jc w:val="center"/>
        </w:trPr>
        <w:tc>
          <w:tcPr>
            <w:tcW w:w="1871" w:type="dxa"/>
            <w:vMerge/>
            <w:vAlign w:val="center"/>
          </w:tcPr>
          <w:p w14:paraId="301669CF"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6E603D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212D25B2"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5C0BDD0D" w14:textId="52887E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4E2C2F30" w14:textId="1428BE82"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01B1AC2" w14:textId="5870609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7ADE418A" w14:textId="557C1ED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3B854CC2" w14:textId="19C7D38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BE4E9E" w:rsidRPr="00CB4843" w14:paraId="3269072E" w14:textId="77777777" w:rsidTr="0075720C">
        <w:trPr>
          <w:jc w:val="center"/>
        </w:trPr>
        <w:tc>
          <w:tcPr>
            <w:tcW w:w="1871" w:type="dxa"/>
            <w:vMerge/>
            <w:vAlign w:val="center"/>
          </w:tcPr>
          <w:p w14:paraId="0C84CD11"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5DBBABE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03BF0654"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2628195" w14:textId="5977D008"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8120C65" w14:textId="7A2138A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7723B4F" w14:textId="6A37460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45A1D84" w14:textId="15B8842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02B264C" w14:textId="220B0CF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BE4E9E" w:rsidRPr="00CB4843" w14:paraId="675FDB9F" w14:textId="77777777" w:rsidTr="0075720C">
        <w:trPr>
          <w:jc w:val="center"/>
        </w:trPr>
        <w:tc>
          <w:tcPr>
            <w:tcW w:w="1871" w:type="dxa"/>
            <w:vMerge/>
            <w:vAlign w:val="center"/>
          </w:tcPr>
          <w:p w14:paraId="024533D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3E1DD6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7AF7714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1C20F8F" w14:textId="6474A46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CDB952D" w14:textId="67880835"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5EF6A9FA" w14:textId="6586FA1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7E3C95B" w14:textId="62B1FE9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8B0880B" w14:textId="1CFCD2D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BE4E9E" w:rsidRPr="00CB4843" w14:paraId="415866AD" w14:textId="77777777" w:rsidTr="0075720C">
        <w:trPr>
          <w:jc w:val="center"/>
        </w:trPr>
        <w:tc>
          <w:tcPr>
            <w:tcW w:w="1871" w:type="dxa"/>
            <w:vMerge/>
            <w:vAlign w:val="center"/>
          </w:tcPr>
          <w:p w14:paraId="6379437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E1F25B8"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4BF6E1B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93E8D43" w14:textId="69D34F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FBE245F" w14:textId="68AFBE7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C8632F8" w14:textId="0636673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35E217E" w14:textId="6181CD50"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D37D0F6" w14:textId="2A31790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r>
      <w:tr w:rsidR="00BE4E9E" w:rsidRPr="00CB4843" w14:paraId="143AA941" w14:textId="77777777" w:rsidTr="0075720C">
        <w:trPr>
          <w:jc w:val="center"/>
        </w:trPr>
        <w:tc>
          <w:tcPr>
            <w:tcW w:w="1871" w:type="dxa"/>
            <w:vMerge/>
            <w:vAlign w:val="center"/>
          </w:tcPr>
          <w:p w14:paraId="7767D79B"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5C75090"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auto"/>
            <w:vAlign w:val="center"/>
          </w:tcPr>
          <w:p w14:paraId="2A6A9CE0" w14:textId="28401D2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6</w:t>
            </w:r>
          </w:p>
        </w:tc>
        <w:tc>
          <w:tcPr>
            <w:tcW w:w="1304" w:type="dxa"/>
            <w:shd w:val="clear" w:color="auto" w:fill="auto"/>
            <w:vAlign w:val="center"/>
          </w:tcPr>
          <w:p w14:paraId="5710FAD1" w14:textId="6AABD2A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04" w:type="dxa"/>
            <w:shd w:val="clear" w:color="auto" w:fill="auto"/>
            <w:vAlign w:val="center"/>
          </w:tcPr>
          <w:p w14:paraId="4172FBAB" w14:textId="392B5DB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3912" w:type="dxa"/>
            <w:gridSpan w:val="3"/>
            <w:shd w:val="clear" w:color="auto" w:fill="D9D9D9" w:themeFill="background1" w:themeFillShade="D9"/>
            <w:vAlign w:val="center"/>
          </w:tcPr>
          <w:p w14:paraId="6FE08AD3" w14:textId="05CE542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0284EDDC" w14:textId="77777777" w:rsidTr="0075720C">
        <w:trPr>
          <w:jc w:val="center"/>
        </w:trPr>
        <w:tc>
          <w:tcPr>
            <w:tcW w:w="1871" w:type="dxa"/>
            <w:vMerge w:val="restart"/>
            <w:vAlign w:val="center"/>
          </w:tcPr>
          <w:p w14:paraId="297BEBF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12185C44"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4B986801" w14:textId="140D91A4"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7</w:t>
            </w:r>
          </w:p>
        </w:tc>
        <w:tc>
          <w:tcPr>
            <w:tcW w:w="1304" w:type="dxa"/>
            <w:shd w:val="clear" w:color="auto" w:fill="auto"/>
            <w:vAlign w:val="center"/>
          </w:tcPr>
          <w:p w14:paraId="30DADD42" w14:textId="5CBE780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7670039" w14:textId="4FB7C21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25805CFB" w14:textId="70221DF7"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487BCD98" w14:textId="4BAE4EB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08B13D7" w14:textId="04AB9D7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r>
      <w:tr w:rsidR="00BE4E9E" w:rsidRPr="00CB4843" w14:paraId="0594ABC6" w14:textId="77777777" w:rsidTr="0075720C">
        <w:trPr>
          <w:jc w:val="center"/>
        </w:trPr>
        <w:tc>
          <w:tcPr>
            <w:tcW w:w="1871" w:type="dxa"/>
            <w:vMerge/>
            <w:vAlign w:val="center"/>
          </w:tcPr>
          <w:p w14:paraId="40A5C0BA"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1DF751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649AE151" w14:textId="6798F87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24C2DFF5" w14:textId="120EEF4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3167352" w14:textId="1E921C0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8</w:t>
            </w:r>
          </w:p>
        </w:tc>
        <w:tc>
          <w:tcPr>
            <w:tcW w:w="1304" w:type="dxa"/>
            <w:shd w:val="clear" w:color="auto" w:fill="auto"/>
            <w:vAlign w:val="center"/>
          </w:tcPr>
          <w:p w14:paraId="6F530F44" w14:textId="67E4720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07D94EB" w14:textId="790E24A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4CC6E6E5" w14:textId="46C5326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r>
      <w:tr w:rsidR="00BE4E9E" w:rsidRPr="00CB4843" w14:paraId="22A5BA3C" w14:textId="77777777" w:rsidTr="0075720C">
        <w:trPr>
          <w:jc w:val="center"/>
        </w:trPr>
        <w:tc>
          <w:tcPr>
            <w:tcW w:w="1871" w:type="dxa"/>
            <w:vMerge/>
            <w:vAlign w:val="center"/>
          </w:tcPr>
          <w:p w14:paraId="338E707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7A7D858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3C77A4DE" w14:textId="72812720"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54FCADFE" w14:textId="61FDFE4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7CABBED7" w14:textId="66491D1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3C52894" w14:textId="41F78CE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1DB293F4" w14:textId="2EA135F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6E2B77A" w14:textId="162C6906"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r>
      <w:tr w:rsidR="00BE4E9E" w:rsidRPr="00CB4843" w14:paraId="0092D915" w14:textId="77777777" w:rsidTr="0075720C">
        <w:trPr>
          <w:jc w:val="center"/>
        </w:trPr>
        <w:tc>
          <w:tcPr>
            <w:tcW w:w="1871" w:type="dxa"/>
            <w:vMerge/>
            <w:vAlign w:val="center"/>
          </w:tcPr>
          <w:p w14:paraId="4AE64D6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033B4A6"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AA5E413" w14:textId="6CF56BD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292B8758" w14:textId="729EE03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05F4060D" w14:textId="262717C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D98D458" w14:textId="28B73B7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6B1739F0" w14:textId="3A1EE541"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516A3B2" w14:textId="00747F1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r>
      <w:tr w:rsidR="00D6300F" w:rsidRPr="00CB4843" w14:paraId="70CE7F53" w14:textId="77777777" w:rsidTr="00C1433A">
        <w:trPr>
          <w:jc w:val="center"/>
        </w:trPr>
        <w:tc>
          <w:tcPr>
            <w:tcW w:w="1871" w:type="dxa"/>
            <w:vMerge/>
            <w:vAlign w:val="center"/>
          </w:tcPr>
          <w:p w14:paraId="1C9EA005"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0C6DABCC" w14:textId="77777777"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3AA15B4E" w14:textId="676692E1"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885C4" w14:textId="0322C31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6FE7A48C" w14:textId="4EECE999"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20F11169" w14:textId="3EE8ABC7"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5B32C" w14:textId="56DEE0AB"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1359A2FD" w14:textId="3A323D1D"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r>
      <w:tr w:rsidR="00BE4E9E" w:rsidRPr="00CB4843" w14:paraId="62C21A11" w14:textId="77777777" w:rsidTr="0075720C">
        <w:trPr>
          <w:jc w:val="center"/>
        </w:trPr>
        <w:tc>
          <w:tcPr>
            <w:tcW w:w="1871" w:type="dxa"/>
            <w:vMerge/>
            <w:vAlign w:val="center"/>
          </w:tcPr>
          <w:p w14:paraId="3CF794E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1193905"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3912" w:type="dxa"/>
            <w:gridSpan w:val="3"/>
            <w:shd w:val="clear" w:color="auto" w:fill="D9D9D9" w:themeFill="background1" w:themeFillShade="D9"/>
            <w:vAlign w:val="center"/>
          </w:tcPr>
          <w:p w14:paraId="2ECEEF35" w14:textId="55DF4F4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3912" w:type="dxa"/>
            <w:gridSpan w:val="3"/>
            <w:shd w:val="clear" w:color="auto" w:fill="D9D9D9" w:themeFill="background1" w:themeFillShade="D9"/>
            <w:vAlign w:val="center"/>
          </w:tcPr>
          <w:p w14:paraId="1063E12C" w14:textId="18AD92A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791983D3" w14:textId="77777777" w:rsidTr="006E3D9D">
        <w:trPr>
          <w:jc w:val="center"/>
        </w:trPr>
        <w:tc>
          <w:tcPr>
            <w:tcW w:w="11566" w:type="dxa"/>
            <w:gridSpan w:val="8"/>
            <w:vAlign w:val="center"/>
          </w:tcPr>
          <w:p w14:paraId="4B6EEA26" w14:textId="77777777" w:rsidR="00BE4E9E" w:rsidRPr="00483C4C" w:rsidRDefault="00BE4E9E"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t>The number in the cell indicates the sub-test ID which tests the conformance requirement.</w:t>
            </w:r>
          </w:p>
        </w:tc>
      </w:tr>
    </w:tbl>
    <w:p w14:paraId="08EBEEA6" w14:textId="692447EB" w:rsidR="00B96E65" w:rsidRDefault="00B96E65"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1" w:name="o5"/>
      <w:r>
        <w:rPr>
          <w:rFonts w:ascii="Times New Roman" w:eastAsiaTheme="minorEastAsia" w:hAnsi="Times New Roman"/>
          <w:b/>
          <w:noProof w:val="0"/>
          <w:sz w:val="20"/>
          <w:lang w:val="en-US" w:eastAsia="ja-JP"/>
        </w:rPr>
        <w:t xml:space="preserve">Observation </w:t>
      </w:r>
      <w:r w:rsidR="00D6300F">
        <w:rPr>
          <w:rFonts w:ascii="Times New Roman" w:eastAsiaTheme="minorEastAsia" w:hAnsi="Times New Roman"/>
          <w:b/>
          <w:noProof w:val="0"/>
          <w:sz w:val="20"/>
          <w:lang w:val="en-US" w:eastAsia="ja-JP"/>
        </w:rPr>
        <w:t xml:space="preserve">5 </w:t>
      </w:r>
      <w:r>
        <w:rPr>
          <w:rFonts w:ascii="Times New Roman" w:eastAsiaTheme="minorEastAsia" w:hAnsi="Times New Roman"/>
          <w:b/>
          <w:noProof w:val="0"/>
          <w:sz w:val="20"/>
          <w:lang w:val="en-US" w:eastAsia="ja-JP"/>
        </w:rPr>
        <w:t xml:space="preserve">: </w:t>
      </w:r>
      <w:r w:rsidR="00D6300F">
        <w:rPr>
          <w:rFonts w:ascii="Times New Roman" w:eastAsiaTheme="minorEastAsia" w:hAnsi="Times New Roman"/>
          <w:b/>
          <w:noProof w:val="0"/>
          <w:sz w:val="20"/>
          <w:lang w:val="en-US" w:eastAsia="ja-JP"/>
        </w:rPr>
        <w:t>Testable t</w:t>
      </w:r>
      <w:r w:rsidR="00D6300F" w:rsidRPr="001D5082">
        <w:rPr>
          <w:rFonts w:ascii="Times New Roman" w:eastAsiaTheme="minorEastAsia" w:hAnsi="Times New Roman"/>
          <w:b/>
          <w:noProof w:val="0"/>
          <w:sz w:val="20"/>
          <w:lang w:val="en-US" w:eastAsia="ja-JP"/>
        </w:rPr>
        <w:t xml:space="preserve">est </w:t>
      </w:r>
      <w:r w:rsidRPr="001D5082">
        <w:rPr>
          <w:rFonts w:ascii="Times New Roman" w:eastAsiaTheme="minorEastAsia" w:hAnsi="Times New Roman"/>
          <w:b/>
          <w:noProof w:val="0"/>
          <w:sz w:val="20"/>
          <w:lang w:val="en-US" w:eastAsia="ja-JP"/>
        </w:rPr>
        <w:t xml:space="preserve">points can be reduced from </w:t>
      </w:r>
      <w:r w:rsidR="009F5F2E">
        <w:rPr>
          <w:rFonts w:ascii="Times New Roman" w:eastAsiaTheme="minorEastAsia" w:hAnsi="Times New Roman"/>
          <w:b/>
          <w:noProof w:val="0"/>
          <w:sz w:val="20"/>
          <w:lang w:val="en-US" w:eastAsia="ja-JP"/>
        </w:rPr>
        <w:t>56.0</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83.3</w:t>
      </w:r>
      <w:r w:rsidRPr="001D5082">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and t</w:t>
      </w:r>
      <w:r w:rsidRPr="001D5082">
        <w:rPr>
          <w:rFonts w:ascii="Times New Roman" w:eastAsiaTheme="minorEastAsia" w:hAnsi="Times New Roman"/>
          <w:b/>
          <w:noProof w:val="0"/>
          <w:sz w:val="20"/>
          <w:lang w:val="en-US" w:eastAsia="ja-JP"/>
        </w:rPr>
        <w:t xml:space="preserve">estable conformance requirements can be increased from </w:t>
      </w:r>
      <w:r w:rsidR="00D6300F">
        <w:rPr>
          <w:rFonts w:ascii="Times New Roman" w:eastAsiaTheme="minorEastAsia" w:hAnsi="Times New Roman"/>
          <w:b/>
          <w:noProof w:val="0"/>
          <w:sz w:val="20"/>
          <w:lang w:val="en-US" w:eastAsia="ja-JP"/>
        </w:rPr>
        <w:t>31.9</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 xml:space="preserve">87.5 </w:t>
      </w:r>
      <w:r w:rsidRPr="001D5082">
        <w:rPr>
          <w:rFonts w:ascii="Times New Roman" w:eastAsiaTheme="minorEastAsia" w:hAnsi="Times New Roman"/>
          <w:b/>
          <w:noProof w:val="0"/>
          <w:sz w:val="20"/>
          <w:lang w:val="en-US" w:eastAsia="ja-JP"/>
        </w:rPr>
        <w:t>%</w:t>
      </w:r>
      <w:r>
        <w:rPr>
          <w:rFonts w:ascii="Times New Roman" w:eastAsiaTheme="minorEastAsia" w:hAnsi="Times New Roman"/>
          <w:b/>
          <w:noProof w:val="0"/>
          <w:sz w:val="20"/>
          <w:lang w:val="en-US" w:eastAsia="ja-JP"/>
        </w:rPr>
        <w:t xml:space="preserve"> by applying the Proposal 1-</w:t>
      </w:r>
      <w:r w:rsidR="00D6300F">
        <w:rPr>
          <w:rFonts w:ascii="Times New Roman" w:eastAsiaTheme="minorEastAsia" w:hAnsi="Times New Roman"/>
          <w:b/>
          <w:noProof w:val="0"/>
          <w:sz w:val="20"/>
          <w:lang w:val="en-US" w:eastAsia="ja-JP"/>
        </w:rPr>
        <w:t xml:space="preserve">4 </w:t>
      </w:r>
      <w:r>
        <w:rPr>
          <w:rFonts w:ascii="Times New Roman" w:eastAsiaTheme="minorEastAsia" w:hAnsi="Times New Roman"/>
          <w:b/>
          <w:noProof w:val="0"/>
          <w:sz w:val="20"/>
          <w:lang w:val="en-US" w:eastAsia="ja-JP"/>
        </w:rPr>
        <w:t>for FR2 relative power tolerance.</w:t>
      </w:r>
      <w:bookmarkEnd w:id="11"/>
    </w:p>
    <w:p w14:paraId="5E2F0668" w14:textId="77777777" w:rsidR="00B96E65" w:rsidRPr="001D5082" w:rsidRDefault="00B96E65" w:rsidP="006E700A">
      <w:pPr>
        <w:pStyle w:val="35"/>
        <w:keepNext w:val="0"/>
        <w:spacing w:before="120" w:after="120"/>
      </w:pPr>
    </w:p>
    <w:p w14:paraId="097EEA14" w14:textId="132B39BC" w:rsidR="00813F17" w:rsidRDefault="00813F17"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2.2. </w:t>
      </w:r>
      <w:r w:rsidR="008A1725">
        <w:rPr>
          <w:b/>
          <w:noProof w:val="0"/>
        </w:rPr>
        <w:t>Comparison of same RF path and separate RF path</w:t>
      </w:r>
    </w:p>
    <w:p w14:paraId="0811BCFE" w14:textId="1194A9E0" w:rsidR="006E3D9D" w:rsidRDefault="006E3D9D" w:rsidP="006E700A">
      <w:pPr>
        <w:pStyle w:val="35"/>
        <w:keepNext w:val="0"/>
        <w:spacing w:before="120" w:after="120"/>
      </w:pPr>
      <w:r>
        <w:t xml:space="preserve">To compare the test system needs for same RF path and separate RF path, we provide the testability analysis of </w:t>
      </w:r>
      <w:r w:rsidR="00321444">
        <w:t>same</w:t>
      </w:r>
      <w:r>
        <w:t xml:space="preserve"> RF path </w:t>
      </w:r>
      <w:r w:rsidR="00E9339E">
        <w:t xml:space="preserve">and testability difference with separate RF path </w:t>
      </w:r>
      <w:r>
        <w:t>in the table</w:t>
      </w:r>
      <w:r w:rsidR="00E9339E">
        <w:t>s</w:t>
      </w:r>
      <w:r>
        <w:t xml:space="preserve"> below. </w:t>
      </w:r>
      <w:r w:rsidR="0035596D">
        <w:t>Only the definition of Pmin, Pint, PUMAX is assumed in the testability analysis for separate RF path</w:t>
      </w:r>
      <w:r w:rsidR="00004D99">
        <w:t xml:space="preserve">; </w:t>
      </w:r>
      <w:r w:rsidR="00563A25">
        <w:t>furthermore</w:t>
      </w:r>
      <w:r w:rsidR="00004D99">
        <w:t>,</w:t>
      </w:r>
      <w:r w:rsidR="0035596D">
        <w:t xml:space="preserve"> </w:t>
      </w:r>
      <w:r w:rsidR="00E10D22">
        <w:t xml:space="preserve">in the analysis for same RF path, </w:t>
      </w:r>
      <w:r w:rsidR="00004D99">
        <w:t xml:space="preserve">TE noise floor </w:t>
      </w:r>
      <w:r w:rsidR="00E10D22">
        <w:t xml:space="preserve">is assumed to be </w:t>
      </w:r>
      <w:r w:rsidR="00004D99">
        <w:t>-13.6</w:t>
      </w:r>
      <w:r w:rsidR="00084314">
        <w:t xml:space="preserve"> </w:t>
      </w:r>
      <w:r w:rsidR="00004D99">
        <w:t>dBm/100</w:t>
      </w:r>
      <w:r w:rsidR="00084314">
        <w:t xml:space="preserve"> </w:t>
      </w:r>
      <w:r w:rsidR="00004D99">
        <w:t>MHz</w:t>
      </w:r>
      <w:r w:rsidR="00E10D22">
        <w:t xml:space="preserve"> in FR2a and -11.5</w:t>
      </w:r>
      <w:r w:rsidR="00084314">
        <w:t xml:space="preserve"> </w:t>
      </w:r>
      <w:r w:rsidR="00E10D22">
        <w:t>dBm/100</w:t>
      </w:r>
      <w:r w:rsidR="00084314">
        <w:t xml:space="preserve"> </w:t>
      </w:r>
      <w:r w:rsidR="00E10D22">
        <w:t>MHz in FR2b</w:t>
      </w:r>
      <w:r w:rsidR="00E10D22" w:rsidRPr="00E10D22">
        <w:t xml:space="preserve"> </w:t>
      </w:r>
      <w:r w:rsidR="00E10D22">
        <w:t>as the dynamic range of TE</w:t>
      </w:r>
      <w:r w:rsidR="00004D99">
        <w:t xml:space="preserve"> [2]</w:t>
      </w:r>
      <w:r w:rsidR="00E10D22">
        <w:t>.</w:t>
      </w:r>
      <w:r w:rsidR="007735E7">
        <w:t xml:space="preserve"> Note that we defined ‘testable’ as SNR </w:t>
      </w:r>
      <w:r w:rsidR="007735E7" w:rsidRPr="00E2218A">
        <w:rPr>
          <w:lang w:val="en-GB"/>
        </w:rPr>
        <w:t>≥</w:t>
      </w:r>
      <w:r w:rsidR="007735E7">
        <w:rPr>
          <w:lang w:val="en-GB"/>
        </w:rPr>
        <w:t xml:space="preserve"> 6 dB for the TE noise floor.</w:t>
      </w:r>
    </w:p>
    <w:p w14:paraId="196E293F" w14:textId="0A02F670" w:rsidR="000B3C7C" w:rsidRDefault="000B3C7C" w:rsidP="006E700A">
      <w:pPr>
        <w:pStyle w:val="af0"/>
        <w:jc w:val="center"/>
      </w:pPr>
      <w:r>
        <w:t xml:space="preserve">Table </w:t>
      </w:r>
      <w:fldSimple w:instr=" SEQ Table \* ARABIC ">
        <w:r w:rsidR="002B741C">
          <w:rPr>
            <w:noProof/>
          </w:rPr>
          <w:t>8</w:t>
        </w:r>
      </w:fldSimple>
      <w:r>
        <w:t xml:space="preserve"> Testability of relative power tolerance after the optimization</w:t>
      </w:r>
    </w:p>
    <w:tbl>
      <w:tblPr>
        <w:tblStyle w:val="aff2"/>
        <w:tblW w:w="10774" w:type="dxa"/>
        <w:jc w:val="center"/>
        <w:tblLayout w:type="fixed"/>
        <w:tblLook w:val="04A0" w:firstRow="1" w:lastRow="0" w:firstColumn="1" w:lastColumn="0" w:noHBand="0" w:noVBand="1"/>
      </w:tblPr>
      <w:tblGrid>
        <w:gridCol w:w="1247"/>
        <w:gridCol w:w="1361"/>
        <w:gridCol w:w="1361"/>
        <w:gridCol w:w="1361"/>
        <w:gridCol w:w="1361"/>
        <w:gridCol w:w="1361"/>
        <w:gridCol w:w="1361"/>
        <w:gridCol w:w="1361"/>
      </w:tblGrid>
      <w:tr w:rsidR="000B3C7C" w:rsidRPr="00CB4843" w14:paraId="166B4098" w14:textId="77777777" w:rsidTr="0075720C">
        <w:trPr>
          <w:jc w:val="center"/>
        </w:trPr>
        <w:tc>
          <w:tcPr>
            <w:tcW w:w="1247" w:type="dxa"/>
            <w:vMerge w:val="restart"/>
            <w:vAlign w:val="center"/>
          </w:tcPr>
          <w:p w14:paraId="323108B0" w14:textId="77777777" w:rsidR="000B3C7C" w:rsidRPr="00CB4843" w:rsidRDefault="000B3C7C"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1361" w:type="dxa"/>
            <w:vMerge w:val="restart"/>
            <w:vAlign w:val="center"/>
          </w:tcPr>
          <w:p w14:paraId="7DF4F1D8" w14:textId="5FE5C120" w:rsidR="000B3C7C" w:rsidRDefault="000B3C7C" w:rsidP="006E700A">
            <w:pPr>
              <w:pStyle w:val="35"/>
              <w:keepNext w:val="0"/>
              <w:spacing w:beforeLines="0" w:before="0" w:afterLines="0" w:after="0"/>
              <w:contextualSpacing/>
              <w:jc w:val="center"/>
              <w:rPr>
                <w:rFonts w:ascii="Arial" w:hAnsi="Arial" w:cs="Arial"/>
              </w:rPr>
            </w:pPr>
            <w:r w:rsidRPr="000B3C7C">
              <w:rPr>
                <w:rFonts w:ascii="Arial" w:hAnsi="Arial" w:cs="Arial"/>
              </w:rPr>
              <w:t>Relative power tolerance requirement</w:t>
            </w:r>
          </w:p>
        </w:tc>
        <w:tc>
          <w:tcPr>
            <w:tcW w:w="4083" w:type="dxa"/>
            <w:gridSpan w:val="3"/>
            <w:vAlign w:val="center"/>
          </w:tcPr>
          <w:p w14:paraId="1E2727A0" w14:textId="084FF19E"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5F27D6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0B3C7C" w:rsidRPr="00CB4843" w14:paraId="208D28F0" w14:textId="77777777" w:rsidTr="0075720C">
        <w:trPr>
          <w:jc w:val="center"/>
        </w:trPr>
        <w:tc>
          <w:tcPr>
            <w:tcW w:w="1247" w:type="dxa"/>
            <w:vMerge/>
            <w:vAlign w:val="center"/>
          </w:tcPr>
          <w:p w14:paraId="2B99CC4E" w14:textId="77777777" w:rsidR="000B3C7C" w:rsidRPr="00CB4843" w:rsidRDefault="000B3C7C" w:rsidP="006E700A">
            <w:pPr>
              <w:pStyle w:val="35"/>
              <w:keepNext w:val="0"/>
              <w:spacing w:before="120" w:after="120"/>
              <w:contextualSpacing/>
              <w:jc w:val="center"/>
              <w:rPr>
                <w:rFonts w:ascii="Arial" w:hAnsi="Arial" w:cs="Arial"/>
              </w:rPr>
            </w:pPr>
          </w:p>
        </w:tc>
        <w:tc>
          <w:tcPr>
            <w:tcW w:w="1361" w:type="dxa"/>
            <w:vMerge/>
          </w:tcPr>
          <w:p w14:paraId="3D759E08" w14:textId="77777777" w:rsidR="000B3C7C" w:rsidRDefault="000B3C7C" w:rsidP="006E700A">
            <w:pPr>
              <w:pStyle w:val="35"/>
              <w:keepNext w:val="0"/>
              <w:spacing w:beforeLines="0" w:before="0" w:afterLines="0" w:after="0"/>
              <w:contextualSpacing/>
              <w:jc w:val="center"/>
              <w:rPr>
                <w:rFonts w:ascii="Arial" w:hAnsi="Arial" w:cs="Arial"/>
              </w:rPr>
            </w:pPr>
          </w:p>
        </w:tc>
        <w:tc>
          <w:tcPr>
            <w:tcW w:w="1361" w:type="dxa"/>
            <w:vAlign w:val="center"/>
          </w:tcPr>
          <w:p w14:paraId="463F91F2" w14:textId="38EED531"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0FCEC0F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09CC90BB"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7D90BB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2CA3EECF"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280D47ED"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0B3C7C" w:rsidRPr="00CB4843" w14:paraId="6B3358F1" w14:textId="77777777" w:rsidTr="0075720C">
        <w:trPr>
          <w:jc w:val="center"/>
        </w:trPr>
        <w:tc>
          <w:tcPr>
            <w:tcW w:w="1247" w:type="dxa"/>
            <w:vAlign w:val="center"/>
          </w:tcPr>
          <w:p w14:paraId="626850D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auto"/>
            <w:vAlign w:val="center"/>
          </w:tcPr>
          <w:p w14:paraId="7A92A304" w14:textId="2CFFF82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56F2E14F" w14:textId="643C5B9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EBA884A" w14:textId="69C6944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50B4AA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B1B3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F8F07B0" w14:textId="1DFF64B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D26992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117324" w14:textId="77777777" w:rsidTr="0075720C">
        <w:trPr>
          <w:jc w:val="center"/>
        </w:trPr>
        <w:tc>
          <w:tcPr>
            <w:tcW w:w="1247" w:type="dxa"/>
            <w:vAlign w:val="center"/>
          </w:tcPr>
          <w:p w14:paraId="37F03BC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auto"/>
            <w:vAlign w:val="center"/>
          </w:tcPr>
          <w:p w14:paraId="1150E2AE" w14:textId="72DF41A2"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1631357B" w14:textId="6684D79F"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DD6567" w14:textId="1DCCC5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08829A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2B415C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1B4997C" w14:textId="0233F1B8"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70FF3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0C119342" w14:textId="77777777" w:rsidTr="0075720C">
        <w:trPr>
          <w:jc w:val="center"/>
        </w:trPr>
        <w:tc>
          <w:tcPr>
            <w:tcW w:w="1247" w:type="dxa"/>
            <w:vAlign w:val="center"/>
          </w:tcPr>
          <w:p w14:paraId="76BE8BE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auto"/>
            <w:vAlign w:val="center"/>
          </w:tcPr>
          <w:p w14:paraId="26F9B1BE" w14:textId="79E5EBC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c>
          <w:tcPr>
            <w:tcW w:w="1361" w:type="dxa"/>
            <w:shd w:val="clear" w:color="auto" w:fill="00B050"/>
            <w:vAlign w:val="center"/>
          </w:tcPr>
          <w:p w14:paraId="07093A77" w14:textId="6714E0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814A74C" w14:textId="63826744"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B62CDB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87A239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0B54B33" w14:textId="53C5BA2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612C57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0EB6D7B" w14:textId="77777777" w:rsidTr="0075720C">
        <w:trPr>
          <w:jc w:val="center"/>
        </w:trPr>
        <w:tc>
          <w:tcPr>
            <w:tcW w:w="1247" w:type="dxa"/>
            <w:vAlign w:val="center"/>
          </w:tcPr>
          <w:p w14:paraId="15304D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auto"/>
            <w:vAlign w:val="center"/>
          </w:tcPr>
          <w:p w14:paraId="16E2CED6" w14:textId="0492D19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79283455" w14:textId="54247D2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66C964B" w14:textId="2249DA8D"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ECE86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41DD6F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7CD15B3" w14:textId="1CC08F65"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C66EE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03FF55B" w14:textId="77777777" w:rsidTr="0075720C">
        <w:trPr>
          <w:jc w:val="center"/>
        </w:trPr>
        <w:tc>
          <w:tcPr>
            <w:tcW w:w="1247" w:type="dxa"/>
            <w:vAlign w:val="center"/>
          </w:tcPr>
          <w:p w14:paraId="17F2FFF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auto"/>
            <w:vAlign w:val="center"/>
          </w:tcPr>
          <w:p w14:paraId="3FEAF509" w14:textId="0F7F4C6D"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361" w:type="dxa"/>
            <w:shd w:val="clear" w:color="auto" w:fill="00B050"/>
            <w:vAlign w:val="center"/>
          </w:tcPr>
          <w:p w14:paraId="60525A5B" w14:textId="4AA2A12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526134AB" w14:textId="3F5E0E20"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0.03</w:t>
            </w:r>
          </w:p>
        </w:tc>
        <w:tc>
          <w:tcPr>
            <w:tcW w:w="1361" w:type="dxa"/>
            <w:shd w:val="clear" w:color="auto" w:fill="00B050"/>
            <w:vAlign w:val="center"/>
          </w:tcPr>
          <w:p w14:paraId="762E5544" w14:textId="1325056A"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6A8A070A" w14:textId="6DCA652B"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2.13</w:t>
            </w:r>
          </w:p>
        </w:tc>
        <w:tc>
          <w:tcPr>
            <w:tcW w:w="1361" w:type="dxa"/>
            <w:shd w:val="clear" w:color="auto" w:fill="FFC000"/>
            <w:vAlign w:val="center"/>
          </w:tcPr>
          <w:p w14:paraId="4C3CF5DB" w14:textId="502C226F"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6.93</w:t>
            </w:r>
          </w:p>
        </w:tc>
        <w:tc>
          <w:tcPr>
            <w:tcW w:w="1361" w:type="dxa"/>
            <w:shd w:val="clear" w:color="auto" w:fill="FFC000"/>
            <w:vAlign w:val="center"/>
          </w:tcPr>
          <w:p w14:paraId="59B0A9A0" w14:textId="7ABEF37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2.10</w:t>
            </w:r>
          </w:p>
        </w:tc>
      </w:tr>
      <w:tr w:rsidR="000B3C7C" w:rsidRPr="00CB4843" w14:paraId="010649B0" w14:textId="77777777" w:rsidTr="0075720C">
        <w:trPr>
          <w:jc w:val="center"/>
        </w:trPr>
        <w:tc>
          <w:tcPr>
            <w:tcW w:w="1247" w:type="dxa"/>
            <w:tcBorders>
              <w:bottom w:val="single" w:sz="4" w:space="0" w:color="auto"/>
            </w:tcBorders>
            <w:vAlign w:val="center"/>
          </w:tcPr>
          <w:p w14:paraId="5EBFE90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auto"/>
            <w:vAlign w:val="center"/>
          </w:tcPr>
          <w:p w14:paraId="7CED3EEB" w14:textId="21A3986A"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361" w:type="dxa"/>
            <w:tcBorders>
              <w:bottom w:val="single" w:sz="4" w:space="0" w:color="auto"/>
            </w:tcBorders>
            <w:shd w:val="clear" w:color="auto" w:fill="FFC000"/>
            <w:vAlign w:val="center"/>
          </w:tcPr>
          <w:p w14:paraId="035AB218" w14:textId="186939E6"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6.22</w:t>
            </w:r>
          </w:p>
        </w:tc>
        <w:tc>
          <w:tcPr>
            <w:tcW w:w="1361" w:type="dxa"/>
            <w:tcBorders>
              <w:bottom w:val="single" w:sz="4" w:space="0" w:color="auto"/>
            </w:tcBorders>
            <w:shd w:val="clear" w:color="auto" w:fill="FFC000"/>
            <w:vAlign w:val="center"/>
          </w:tcPr>
          <w:p w14:paraId="496EF751" w14:textId="5C11A6E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8.02</w:t>
            </w:r>
          </w:p>
        </w:tc>
        <w:tc>
          <w:tcPr>
            <w:tcW w:w="1361" w:type="dxa"/>
            <w:tcBorders>
              <w:bottom w:val="single" w:sz="4" w:space="0" w:color="auto"/>
            </w:tcBorders>
            <w:shd w:val="clear" w:color="auto" w:fill="FFC000"/>
            <w:vAlign w:val="center"/>
          </w:tcPr>
          <w:p w14:paraId="4112CBE5" w14:textId="171D489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5.22</w:t>
            </w:r>
          </w:p>
        </w:tc>
        <w:tc>
          <w:tcPr>
            <w:tcW w:w="1361" w:type="dxa"/>
            <w:tcBorders>
              <w:bottom w:val="single" w:sz="4" w:space="0" w:color="auto"/>
            </w:tcBorders>
            <w:shd w:val="clear" w:color="auto" w:fill="FF0000"/>
            <w:vAlign w:val="center"/>
          </w:tcPr>
          <w:p w14:paraId="0924F87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6A5DCD9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2BA60A0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EA2D4FB" w14:textId="77777777" w:rsidTr="0075720C">
        <w:trPr>
          <w:jc w:val="center"/>
        </w:trPr>
        <w:tc>
          <w:tcPr>
            <w:tcW w:w="1247" w:type="dxa"/>
            <w:tcBorders>
              <w:top w:val="single" w:sz="4" w:space="0" w:color="auto"/>
            </w:tcBorders>
            <w:vAlign w:val="center"/>
          </w:tcPr>
          <w:p w14:paraId="75E2F57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auto"/>
            <w:vAlign w:val="center"/>
          </w:tcPr>
          <w:p w14:paraId="206CBE4A" w14:textId="1C1AD16F"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c>
          <w:tcPr>
            <w:tcW w:w="1361" w:type="dxa"/>
            <w:tcBorders>
              <w:top w:val="single" w:sz="4" w:space="0" w:color="auto"/>
            </w:tcBorders>
            <w:shd w:val="clear" w:color="auto" w:fill="00B050"/>
            <w:vAlign w:val="center"/>
          </w:tcPr>
          <w:p w14:paraId="1EEEEF5B" w14:textId="3493AD5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4F6140E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104161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4D05C5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872D28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803D1AC"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3239F39" w14:textId="77777777" w:rsidTr="0075720C">
        <w:trPr>
          <w:jc w:val="center"/>
        </w:trPr>
        <w:tc>
          <w:tcPr>
            <w:tcW w:w="1247" w:type="dxa"/>
            <w:vAlign w:val="center"/>
          </w:tcPr>
          <w:p w14:paraId="1F8976B0"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auto"/>
            <w:vAlign w:val="center"/>
          </w:tcPr>
          <w:p w14:paraId="7E309F40" w14:textId="4BE1484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c>
          <w:tcPr>
            <w:tcW w:w="1361" w:type="dxa"/>
            <w:shd w:val="clear" w:color="auto" w:fill="00B050"/>
            <w:vAlign w:val="center"/>
          </w:tcPr>
          <w:p w14:paraId="779B06B1" w14:textId="06CCE9C3"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5C9C7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8EAD43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3DB7B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630CCD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92E25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32C09DC" w14:textId="77777777" w:rsidTr="0075720C">
        <w:trPr>
          <w:jc w:val="center"/>
        </w:trPr>
        <w:tc>
          <w:tcPr>
            <w:tcW w:w="1247" w:type="dxa"/>
            <w:vAlign w:val="center"/>
          </w:tcPr>
          <w:p w14:paraId="7F560D12"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auto"/>
            <w:vAlign w:val="center"/>
          </w:tcPr>
          <w:p w14:paraId="64D76222" w14:textId="1C9E5AB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234076FC" w14:textId="2A5A4A0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B2156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8FB568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32E9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F9038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ACF476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577851" w14:textId="77777777" w:rsidTr="0075720C">
        <w:trPr>
          <w:jc w:val="center"/>
        </w:trPr>
        <w:tc>
          <w:tcPr>
            <w:tcW w:w="1247" w:type="dxa"/>
            <w:vAlign w:val="center"/>
          </w:tcPr>
          <w:p w14:paraId="3F498C65"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auto"/>
            <w:vAlign w:val="center"/>
          </w:tcPr>
          <w:p w14:paraId="6BEF0375" w14:textId="020A8ADA"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039BC9EC" w14:textId="35DC9FE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A9E244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FE34E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E599EB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F2AC0D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635341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468F64BA" w14:textId="77777777" w:rsidTr="000B1047">
        <w:trPr>
          <w:jc w:val="center"/>
        </w:trPr>
        <w:tc>
          <w:tcPr>
            <w:tcW w:w="1247" w:type="dxa"/>
            <w:vAlign w:val="center"/>
          </w:tcPr>
          <w:p w14:paraId="0E2CEAA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auto"/>
          </w:tcPr>
          <w:p w14:paraId="6CCBA5E2" w14:textId="1873ECF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6C32CEF3" w14:textId="027A7C0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43A28A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636698E" w14:textId="04B4D9C9"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207C532A" w14:textId="5976881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0.13</w:t>
            </w:r>
          </w:p>
        </w:tc>
        <w:tc>
          <w:tcPr>
            <w:tcW w:w="1361" w:type="dxa"/>
            <w:shd w:val="clear" w:color="auto" w:fill="FFC000"/>
            <w:vAlign w:val="center"/>
          </w:tcPr>
          <w:p w14:paraId="5C8F3F5C" w14:textId="1B40DD73"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0.16</w:t>
            </w:r>
          </w:p>
        </w:tc>
        <w:tc>
          <w:tcPr>
            <w:tcW w:w="1361" w:type="dxa"/>
            <w:shd w:val="clear" w:color="auto" w:fill="FFC000"/>
            <w:vAlign w:val="center"/>
          </w:tcPr>
          <w:p w14:paraId="7E7E82BC" w14:textId="227C4119" w:rsidR="000B3C7C" w:rsidRPr="000B1047"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0.10</w:t>
            </w:r>
          </w:p>
        </w:tc>
      </w:tr>
      <w:tr w:rsidR="000B3C7C" w:rsidRPr="00CB4843" w14:paraId="65E524E5" w14:textId="77777777" w:rsidTr="0075720C">
        <w:trPr>
          <w:jc w:val="center"/>
        </w:trPr>
        <w:tc>
          <w:tcPr>
            <w:tcW w:w="10772" w:type="dxa"/>
            <w:gridSpan w:val="8"/>
          </w:tcPr>
          <w:p w14:paraId="4C5AFDB1" w14:textId="5BA7BBBF" w:rsidR="000B3C7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59C35940"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4)</w:t>
            </w:r>
          </w:p>
          <w:p w14:paraId="3643BFF2"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1D4690A8" w14:textId="30D88402" w:rsidR="009B0FC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4:</w:t>
            </w:r>
            <w:r>
              <w:rPr>
                <w:rFonts w:ascii="Arial" w:hAnsi="Arial" w:cs="Arial"/>
              </w:rPr>
              <w:tab/>
            </w:r>
            <w:r w:rsidR="009B0FCC">
              <w:rPr>
                <w:rFonts w:ascii="Arial" w:hAnsi="Arial" w:cs="Arial"/>
              </w:rPr>
              <w:t>The numbers in the orange cells indicate the degradation of testability in [dB]. For example, ‘</w:t>
            </w:r>
            <w:r w:rsidR="004B6766">
              <w:rPr>
                <w:rFonts w:ascii="Arial" w:hAnsi="Arial" w:cs="Arial"/>
              </w:rPr>
              <w:t>6.22</w:t>
            </w:r>
            <w:r w:rsidR="009B0FCC">
              <w:rPr>
                <w:rFonts w:ascii="Arial" w:hAnsi="Arial" w:cs="Arial"/>
              </w:rPr>
              <w:t>’ in the cell of “FR2a, ramp up, sub-test ID 6” means that testable tolerance degrades from +/- 11.0 dB (requirement) to +</w:t>
            </w:r>
            <w:r w:rsidR="004B6766">
              <w:rPr>
                <w:rFonts w:ascii="Arial" w:hAnsi="Arial" w:cs="Arial"/>
              </w:rPr>
              <w:t>4.78</w:t>
            </w:r>
            <w:r w:rsidR="009B0FCC">
              <w:rPr>
                <w:rFonts w:ascii="Arial" w:hAnsi="Arial" w:cs="Arial"/>
              </w:rPr>
              <w:t>/-11.0 dB.</w:t>
            </w:r>
          </w:p>
          <w:p w14:paraId="60277CA1" w14:textId="37284929" w:rsidR="000B3C7C" w:rsidRPr="00483C4C" w:rsidRDefault="009B0FC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5:</w:t>
            </w:r>
            <w:r>
              <w:rPr>
                <w:rFonts w:ascii="Arial" w:hAnsi="Arial" w:cs="Arial"/>
              </w:rPr>
              <w:tab/>
              <w:t>The red numbers in the orange cells indicate that there is a testability difference with separate RF path.</w:t>
            </w:r>
          </w:p>
        </w:tc>
      </w:tr>
    </w:tbl>
    <w:p w14:paraId="46A01BAB" w14:textId="38519375" w:rsidR="00E9339E" w:rsidRDefault="00E9339E" w:rsidP="006E700A">
      <w:pPr>
        <w:pStyle w:val="af0"/>
        <w:jc w:val="center"/>
      </w:pPr>
      <w:r>
        <w:t xml:space="preserve">Table </w:t>
      </w:r>
      <w:fldSimple w:instr=" SEQ Table \* ARABIC ">
        <w:r w:rsidR="002B741C">
          <w:rPr>
            <w:noProof/>
          </w:rPr>
          <w:t>9</w:t>
        </w:r>
      </w:fldSimple>
      <w:r>
        <w:t xml:space="preserve"> Testability difference between same RF path and separate RF path</w:t>
      </w:r>
      <w:r w:rsidR="0035596D">
        <w:t xml:space="preserve"> at the </w:t>
      </w:r>
      <w:r w:rsidR="0079272B">
        <w:t>red number cells</w:t>
      </w:r>
      <w:r w:rsidR="0035596D">
        <w:t xml:space="preserve"> in Table </w:t>
      </w:r>
      <w:r w:rsidR="009B0FCC">
        <w:t>8</w:t>
      </w:r>
    </w:p>
    <w:tbl>
      <w:tblPr>
        <w:tblStyle w:val="aff2"/>
        <w:tblW w:w="9184" w:type="dxa"/>
        <w:jc w:val="center"/>
        <w:tblLayout w:type="fixed"/>
        <w:tblLook w:val="04A0" w:firstRow="1" w:lastRow="0" w:firstColumn="1" w:lastColumn="0" w:noHBand="0" w:noVBand="1"/>
      </w:tblPr>
      <w:tblGrid>
        <w:gridCol w:w="1191"/>
        <w:gridCol w:w="1304"/>
        <w:gridCol w:w="850"/>
        <w:gridCol w:w="2211"/>
        <w:gridCol w:w="1814"/>
        <w:gridCol w:w="1814"/>
      </w:tblGrid>
      <w:tr w:rsidR="009B0FCC" w:rsidRPr="00CB4843" w14:paraId="09DCF6EE" w14:textId="77777777" w:rsidTr="0075720C">
        <w:trPr>
          <w:jc w:val="center"/>
        </w:trPr>
        <w:tc>
          <w:tcPr>
            <w:tcW w:w="1191" w:type="dxa"/>
            <w:shd w:val="clear" w:color="auto" w:fill="auto"/>
            <w:vAlign w:val="center"/>
          </w:tcPr>
          <w:p w14:paraId="72365313" w14:textId="63C630FE"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requency sub-range</w:t>
            </w:r>
          </w:p>
        </w:tc>
        <w:tc>
          <w:tcPr>
            <w:tcW w:w="1304" w:type="dxa"/>
            <w:shd w:val="clear" w:color="auto" w:fill="auto"/>
            <w:vAlign w:val="center"/>
          </w:tcPr>
          <w:p w14:paraId="291DF76A" w14:textId="3C3FD679"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rPr>
              <w:t>Sub-test</w:t>
            </w:r>
          </w:p>
        </w:tc>
        <w:tc>
          <w:tcPr>
            <w:tcW w:w="850" w:type="dxa"/>
            <w:shd w:val="clear" w:color="auto" w:fill="auto"/>
            <w:vAlign w:val="center"/>
          </w:tcPr>
          <w:p w14:paraId="67B675A0" w14:textId="71716BF7"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ub-test ID</w:t>
            </w:r>
          </w:p>
        </w:tc>
        <w:tc>
          <w:tcPr>
            <w:tcW w:w="2211" w:type="dxa"/>
            <w:shd w:val="clear" w:color="auto" w:fill="auto"/>
            <w:vAlign w:val="center"/>
          </w:tcPr>
          <w:p w14:paraId="5DCB66A5" w14:textId="03F5A5C5" w:rsidR="009B0FCC" w:rsidRPr="00DB128B" w:rsidRDefault="009B0FCC"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c>
          <w:tcPr>
            <w:tcW w:w="1814" w:type="dxa"/>
            <w:shd w:val="clear" w:color="auto" w:fill="auto"/>
            <w:vAlign w:val="center"/>
          </w:tcPr>
          <w:p w14:paraId="5F2DBAE1" w14:textId="6F5B7430"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RF path</w:t>
            </w:r>
          </w:p>
        </w:tc>
        <w:tc>
          <w:tcPr>
            <w:tcW w:w="1814" w:type="dxa"/>
            <w:shd w:val="clear" w:color="auto" w:fill="auto"/>
            <w:vAlign w:val="center"/>
          </w:tcPr>
          <w:p w14:paraId="2B75CC47" w14:textId="6FA94C88"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eparate RF path</w:t>
            </w:r>
          </w:p>
        </w:tc>
      </w:tr>
      <w:tr w:rsidR="009B0FCC" w:rsidRPr="00CB4843" w14:paraId="3D483CE2" w14:textId="77777777" w:rsidTr="0075720C">
        <w:trPr>
          <w:jc w:val="center"/>
        </w:trPr>
        <w:tc>
          <w:tcPr>
            <w:tcW w:w="1191" w:type="dxa"/>
            <w:vMerge w:val="restart"/>
            <w:shd w:val="clear" w:color="auto" w:fill="auto"/>
            <w:vAlign w:val="center"/>
          </w:tcPr>
          <w:p w14:paraId="7CF9B68A" w14:textId="60CCDF51"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1304" w:type="dxa"/>
            <w:shd w:val="clear" w:color="auto" w:fill="auto"/>
            <w:vAlign w:val="center"/>
          </w:tcPr>
          <w:p w14:paraId="12DCC12D" w14:textId="00562D96"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1B40986F" w14:textId="2747DC44"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18248EDA" w14:textId="489461F7"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4D890155" w14:textId="1123A84F"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4.78</w:t>
            </w:r>
            <w:r>
              <w:rPr>
                <w:rFonts w:ascii="Arial" w:hAnsi="Arial" w:cs="Arial"/>
              </w:rPr>
              <w:t>/-11.0 dB</w:t>
            </w:r>
          </w:p>
        </w:tc>
        <w:tc>
          <w:tcPr>
            <w:tcW w:w="1814" w:type="dxa"/>
            <w:shd w:val="clear" w:color="auto" w:fill="00B050"/>
            <w:vAlign w:val="center"/>
          </w:tcPr>
          <w:p w14:paraId="07CF8B72" w14:textId="5F2B056D"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B0FCC" w:rsidRPr="00CB4843" w14:paraId="43B3BA32" w14:textId="77777777" w:rsidTr="0075720C">
        <w:trPr>
          <w:jc w:val="center"/>
        </w:trPr>
        <w:tc>
          <w:tcPr>
            <w:tcW w:w="1191" w:type="dxa"/>
            <w:vMerge/>
            <w:shd w:val="clear" w:color="auto" w:fill="auto"/>
            <w:vAlign w:val="center"/>
          </w:tcPr>
          <w:p w14:paraId="530544B0" w14:textId="77777777" w:rsidR="009B0FCC" w:rsidRDefault="009B0FCC"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C28F114" w14:textId="02A4B2FB"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19B53747" w14:textId="0372F6FE"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58165C4F" w14:textId="6C7A1D67"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6CE02168" w14:textId="3901C8B1"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5.78</w:t>
            </w:r>
            <w:r>
              <w:rPr>
                <w:rFonts w:ascii="Arial" w:hAnsi="Arial" w:cs="Arial"/>
              </w:rPr>
              <w:t>/-11.0 dB</w:t>
            </w:r>
          </w:p>
        </w:tc>
        <w:tc>
          <w:tcPr>
            <w:tcW w:w="1814" w:type="dxa"/>
            <w:shd w:val="clear" w:color="auto" w:fill="00B050"/>
            <w:vAlign w:val="center"/>
          </w:tcPr>
          <w:p w14:paraId="6D6E8365" w14:textId="2261EB54"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F5F2E" w:rsidRPr="00CB4843" w14:paraId="55C3A3D8" w14:textId="77777777" w:rsidTr="0075720C">
        <w:trPr>
          <w:jc w:val="center"/>
        </w:trPr>
        <w:tc>
          <w:tcPr>
            <w:tcW w:w="1191" w:type="dxa"/>
            <w:vMerge w:val="restart"/>
            <w:shd w:val="clear" w:color="auto" w:fill="auto"/>
            <w:vAlign w:val="center"/>
          </w:tcPr>
          <w:p w14:paraId="59BE978B" w14:textId="341F65D5" w:rsidR="009F5F2E"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c>
          <w:tcPr>
            <w:tcW w:w="1304" w:type="dxa"/>
            <w:vMerge w:val="restart"/>
            <w:shd w:val="clear" w:color="auto" w:fill="auto"/>
            <w:vAlign w:val="center"/>
          </w:tcPr>
          <w:p w14:paraId="7FC88BF4" w14:textId="625698E7"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707759A5" w14:textId="39E15401"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2DB6F140" w14:textId="014F387C"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5E51E3B6" w14:textId="147CF88F"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/-10.0 dB</w:t>
            </w:r>
          </w:p>
        </w:tc>
        <w:tc>
          <w:tcPr>
            <w:tcW w:w="1814" w:type="dxa"/>
            <w:shd w:val="clear" w:color="auto" w:fill="00B050"/>
            <w:vAlign w:val="center"/>
          </w:tcPr>
          <w:p w14:paraId="52236E6B" w14:textId="37748E66"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695836C" w14:textId="77777777" w:rsidTr="0075720C">
        <w:trPr>
          <w:jc w:val="center"/>
        </w:trPr>
        <w:tc>
          <w:tcPr>
            <w:tcW w:w="1191" w:type="dxa"/>
            <w:vMerge/>
            <w:shd w:val="clear" w:color="auto" w:fill="auto"/>
            <w:vAlign w:val="center"/>
          </w:tcPr>
          <w:p w14:paraId="69AC327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0E1A0CCE"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869E613" w14:textId="0DD2D6D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31AC12F6" w14:textId="227B18C4"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316039B7" w14:textId="195839A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/-8.0 dB</w:t>
            </w:r>
          </w:p>
        </w:tc>
        <w:tc>
          <w:tcPr>
            <w:tcW w:w="1814" w:type="dxa"/>
            <w:shd w:val="clear" w:color="auto" w:fill="00B050"/>
            <w:vAlign w:val="center"/>
          </w:tcPr>
          <w:p w14:paraId="5392ECDC" w14:textId="456D10C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0D32A000" w14:textId="77777777" w:rsidTr="0075720C">
        <w:trPr>
          <w:jc w:val="center"/>
        </w:trPr>
        <w:tc>
          <w:tcPr>
            <w:tcW w:w="1191" w:type="dxa"/>
            <w:vMerge/>
            <w:shd w:val="clear" w:color="auto" w:fill="auto"/>
            <w:vAlign w:val="center"/>
          </w:tcPr>
          <w:p w14:paraId="39753A8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1542E8E" w14:textId="609DF6DB"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850" w:type="dxa"/>
            <w:shd w:val="clear" w:color="auto" w:fill="auto"/>
            <w:vAlign w:val="center"/>
          </w:tcPr>
          <w:p w14:paraId="758AD6AC" w14:textId="71990A7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6A5A838F" w14:textId="044A100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2D76078D" w14:textId="68A87BE1"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7.84</w:t>
            </w:r>
            <w:r>
              <w:rPr>
                <w:rFonts w:ascii="Arial" w:hAnsi="Arial" w:cs="Arial"/>
              </w:rPr>
              <w:t>/-8.0 dB</w:t>
            </w:r>
          </w:p>
        </w:tc>
        <w:tc>
          <w:tcPr>
            <w:tcW w:w="1814" w:type="dxa"/>
            <w:shd w:val="clear" w:color="auto" w:fill="00B050"/>
            <w:vAlign w:val="center"/>
          </w:tcPr>
          <w:p w14:paraId="240C76B4" w14:textId="20AA26E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3B513829" w14:textId="77777777" w:rsidTr="0075720C">
        <w:trPr>
          <w:jc w:val="center"/>
        </w:trPr>
        <w:tc>
          <w:tcPr>
            <w:tcW w:w="1191" w:type="dxa"/>
            <w:vMerge/>
            <w:shd w:val="clear" w:color="auto" w:fill="auto"/>
            <w:vAlign w:val="center"/>
          </w:tcPr>
          <w:p w14:paraId="4D7187CF" w14:textId="51D6C5FD" w:rsidR="009F5F2E" w:rsidRDefault="009F5F2E" w:rsidP="00A50E1D">
            <w:pPr>
              <w:pStyle w:val="35"/>
              <w:keepNext w:val="0"/>
              <w:spacing w:beforeLines="0" w:before="0" w:afterLines="0" w:after="0"/>
              <w:contextualSpacing/>
              <w:jc w:val="center"/>
              <w:rPr>
                <w:rFonts w:ascii="Arial" w:hAnsi="Arial" w:cs="Arial"/>
              </w:rPr>
            </w:pPr>
          </w:p>
        </w:tc>
        <w:tc>
          <w:tcPr>
            <w:tcW w:w="1304" w:type="dxa"/>
            <w:vMerge w:val="restart"/>
            <w:shd w:val="clear" w:color="auto" w:fill="auto"/>
            <w:vAlign w:val="center"/>
          </w:tcPr>
          <w:p w14:paraId="1773F116" w14:textId="7217BF7F"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20F19273" w14:textId="14607D63"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6E8C10DA" w14:textId="57369ECC"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0E6F7B8D" w14:textId="22A55A21"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/-10.0 dB</w:t>
            </w:r>
          </w:p>
        </w:tc>
        <w:tc>
          <w:tcPr>
            <w:tcW w:w="1814" w:type="dxa"/>
            <w:shd w:val="clear" w:color="auto" w:fill="00B050"/>
            <w:vAlign w:val="center"/>
          </w:tcPr>
          <w:p w14:paraId="6520719C" w14:textId="0D87AF9B"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A50252F" w14:textId="77777777" w:rsidTr="0075720C">
        <w:trPr>
          <w:jc w:val="center"/>
        </w:trPr>
        <w:tc>
          <w:tcPr>
            <w:tcW w:w="1191" w:type="dxa"/>
            <w:vMerge/>
            <w:shd w:val="clear" w:color="auto" w:fill="auto"/>
            <w:vAlign w:val="center"/>
          </w:tcPr>
          <w:p w14:paraId="2B9D376B"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4963C522"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38E8B36" w14:textId="566952B5"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5E7F52A2" w14:textId="5B9B14C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5591FDA5" w14:textId="3C7F735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/-8.0 dB</w:t>
            </w:r>
          </w:p>
        </w:tc>
        <w:tc>
          <w:tcPr>
            <w:tcW w:w="1814" w:type="dxa"/>
            <w:shd w:val="clear" w:color="auto" w:fill="00B050"/>
            <w:vAlign w:val="center"/>
          </w:tcPr>
          <w:p w14:paraId="5CBC9940" w14:textId="7A75E6F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A50E1D" w:rsidRPr="00CB4843" w14:paraId="08D142B1" w14:textId="77777777" w:rsidTr="0075720C">
        <w:trPr>
          <w:jc w:val="center"/>
        </w:trPr>
        <w:tc>
          <w:tcPr>
            <w:tcW w:w="9184" w:type="dxa"/>
            <w:gridSpan w:val="6"/>
            <w:shd w:val="clear" w:color="auto" w:fill="auto"/>
            <w:vAlign w:val="center"/>
          </w:tcPr>
          <w:p w14:paraId="301AF035" w14:textId="1AC68699"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72A04057" w14:textId="6831843B"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exist. (Observation 4)</w:t>
            </w:r>
          </w:p>
        </w:tc>
      </w:tr>
    </w:tbl>
    <w:p w14:paraId="76E3D718" w14:textId="42C0BD77" w:rsidR="006E3D9D" w:rsidRPr="00E9339E" w:rsidRDefault="0079272B" w:rsidP="006E700A">
      <w:pPr>
        <w:pStyle w:val="35"/>
        <w:keepNext w:val="0"/>
        <w:spacing w:before="120" w:after="120"/>
      </w:pPr>
      <w:bookmarkStart w:id="12" w:name="_Hlk69410532"/>
      <w:r>
        <w:rPr>
          <w:rFonts w:hint="eastAsia"/>
        </w:rPr>
        <w:t>F</w:t>
      </w:r>
      <w:r>
        <w:t>rom</w:t>
      </w:r>
      <w:bookmarkEnd w:id="12"/>
      <w:r>
        <w:t xml:space="preserve"> the above testability analysis, it is clear that there is no difference in testability between same RF path and separate RF path except for </w:t>
      </w:r>
      <w:r w:rsidR="00D13242">
        <w:t xml:space="preserve">the </w:t>
      </w:r>
      <w:r w:rsidR="000B1047">
        <w:t xml:space="preserve">7 </w:t>
      </w:r>
      <w:r>
        <w:t>test points.</w:t>
      </w:r>
      <w:r w:rsidR="00090560">
        <w:t xml:space="preserve"> We expect that test system</w:t>
      </w:r>
      <w:r w:rsidR="009D15E9">
        <w:t>s</w:t>
      </w:r>
      <w:r w:rsidR="00090560">
        <w:t xml:space="preserve"> can be assumed as same RF path in sub-test ID 1-5 and 7-</w:t>
      </w:r>
      <w:r w:rsidR="00AC43A9">
        <w:t xml:space="preserve">11 </w:t>
      </w:r>
      <w:r w:rsidR="00090560">
        <w:t>in FR2a, and sub-test ID 1-4 and 7-10 in FR2b. In addition, we propose to assume same RF path also in sub-test ID 6 in FR2a and sub-test ID 5-6</w:t>
      </w:r>
      <w:r w:rsidR="00AC43A9">
        <w:t xml:space="preserve"> and 11</w:t>
      </w:r>
      <w:r w:rsidR="00090560">
        <w:t xml:space="preserve"> in FR2b from the trade-off between the complexity of the test procedure and the amount of testability improvement.</w:t>
      </w:r>
    </w:p>
    <w:p w14:paraId="0E607D8F" w14:textId="77314F00" w:rsidR="001D5082" w:rsidRDefault="001D5082"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3" w:name="o6"/>
      <w:r>
        <w:rPr>
          <w:rFonts w:ascii="Times New Roman" w:eastAsiaTheme="minorEastAsia" w:hAnsi="Times New Roman"/>
          <w:b/>
          <w:noProof w:val="0"/>
          <w:sz w:val="20"/>
          <w:lang w:val="en-US" w:eastAsia="ja-JP"/>
        </w:rPr>
        <w:t xml:space="preserve">Observation </w:t>
      </w:r>
      <w:r w:rsidR="00AC43A9">
        <w:rPr>
          <w:rFonts w:ascii="Times New Roman" w:eastAsiaTheme="minorEastAsia" w:hAnsi="Times New Roman"/>
          <w:b/>
          <w:noProof w:val="0"/>
          <w:sz w:val="20"/>
          <w:lang w:val="en-US" w:eastAsia="ja-JP"/>
        </w:rPr>
        <w:t xml:space="preserve">6 </w:t>
      </w:r>
      <w:r>
        <w:rPr>
          <w:rFonts w:ascii="Times New Roman" w:eastAsiaTheme="minorEastAsia" w:hAnsi="Times New Roman"/>
          <w:b/>
          <w:noProof w:val="0"/>
          <w:sz w:val="20"/>
          <w:lang w:val="en-US" w:eastAsia="ja-JP"/>
        </w:rPr>
        <w:t xml:space="preserve">: </w:t>
      </w:r>
      <w:r w:rsidR="00D13242">
        <w:rPr>
          <w:rFonts w:ascii="Times New Roman" w:eastAsiaTheme="minorEastAsia" w:hAnsi="Times New Roman"/>
          <w:b/>
          <w:noProof w:val="0"/>
          <w:sz w:val="20"/>
          <w:lang w:val="en-US" w:eastAsia="ja-JP"/>
        </w:rPr>
        <w:t>T</w:t>
      </w:r>
      <w:r w:rsidR="00D13242" w:rsidRPr="00D13242">
        <w:rPr>
          <w:rFonts w:ascii="Times New Roman" w:eastAsiaTheme="minorEastAsia" w:hAnsi="Times New Roman"/>
          <w:b/>
          <w:noProof w:val="0"/>
          <w:sz w:val="20"/>
          <w:lang w:val="en-US" w:eastAsia="ja-JP"/>
        </w:rPr>
        <w:t xml:space="preserve">here is no difference in </w:t>
      </w:r>
      <w:r w:rsidR="003C3E68">
        <w:rPr>
          <w:rFonts w:ascii="Times New Roman" w:eastAsiaTheme="minorEastAsia" w:hAnsi="Times New Roman"/>
          <w:b/>
          <w:noProof w:val="0"/>
          <w:sz w:val="20"/>
          <w:lang w:val="en-US" w:eastAsia="ja-JP"/>
        </w:rPr>
        <w:t xml:space="preserve">FR2 relative power tolerance </w:t>
      </w:r>
      <w:r w:rsidR="00D13242" w:rsidRPr="00D13242">
        <w:rPr>
          <w:rFonts w:ascii="Times New Roman" w:eastAsiaTheme="minorEastAsia" w:hAnsi="Times New Roman"/>
          <w:b/>
          <w:noProof w:val="0"/>
          <w:sz w:val="20"/>
          <w:lang w:val="en-US" w:eastAsia="ja-JP"/>
        </w:rPr>
        <w:t xml:space="preserve">testability between same RF path and separate RF path except for </w:t>
      </w:r>
      <w:r w:rsidR="00D13242">
        <w:rPr>
          <w:rFonts w:ascii="Times New Roman" w:eastAsiaTheme="minorEastAsia" w:hAnsi="Times New Roman"/>
          <w:b/>
          <w:noProof w:val="0"/>
          <w:sz w:val="20"/>
          <w:lang w:val="en-US" w:eastAsia="ja-JP"/>
        </w:rPr>
        <w:t xml:space="preserve">the </w:t>
      </w:r>
      <w:r w:rsidR="008C7A8E">
        <w:rPr>
          <w:rFonts w:ascii="Times New Roman" w:eastAsiaTheme="minorEastAsia" w:hAnsi="Times New Roman"/>
          <w:b/>
          <w:noProof w:val="0"/>
          <w:sz w:val="20"/>
          <w:lang w:val="en-US" w:eastAsia="ja-JP"/>
        </w:rPr>
        <w:t>7</w:t>
      </w:r>
      <w:r w:rsidR="008C7A8E" w:rsidRPr="00D13242">
        <w:rPr>
          <w:rFonts w:ascii="Times New Roman" w:eastAsiaTheme="minorEastAsia" w:hAnsi="Times New Roman"/>
          <w:b/>
          <w:noProof w:val="0"/>
          <w:sz w:val="20"/>
          <w:lang w:val="en-US" w:eastAsia="ja-JP"/>
        </w:rPr>
        <w:t xml:space="preserve"> </w:t>
      </w:r>
      <w:r w:rsidR="00D13242" w:rsidRPr="00D13242">
        <w:rPr>
          <w:rFonts w:ascii="Times New Roman" w:eastAsiaTheme="minorEastAsia" w:hAnsi="Times New Roman"/>
          <w:b/>
          <w:noProof w:val="0"/>
          <w:sz w:val="20"/>
          <w:lang w:val="en-US" w:eastAsia="ja-JP"/>
        </w:rPr>
        <w:t>test points</w:t>
      </w:r>
      <w:r w:rsidR="00D13242">
        <w:rPr>
          <w:rFonts w:ascii="Times New Roman" w:eastAsiaTheme="minorEastAsia" w:hAnsi="Times New Roman"/>
          <w:b/>
          <w:noProof w:val="0"/>
          <w:sz w:val="20"/>
          <w:lang w:val="en-US" w:eastAsia="ja-JP"/>
        </w:rPr>
        <w:t xml:space="preserve"> in Table </w:t>
      </w:r>
      <w:r w:rsidR="00AC43A9">
        <w:rPr>
          <w:rFonts w:ascii="Times New Roman" w:eastAsiaTheme="minorEastAsia" w:hAnsi="Times New Roman"/>
          <w:b/>
          <w:noProof w:val="0"/>
          <w:sz w:val="20"/>
          <w:lang w:val="en-US" w:eastAsia="ja-JP"/>
        </w:rPr>
        <w:t>9</w:t>
      </w:r>
      <w:r w:rsidR="00D13242" w:rsidRPr="00D13242">
        <w:rPr>
          <w:rFonts w:ascii="Times New Roman" w:eastAsiaTheme="minorEastAsia" w:hAnsi="Times New Roman"/>
          <w:b/>
          <w:noProof w:val="0"/>
          <w:sz w:val="20"/>
          <w:lang w:val="en-US" w:eastAsia="ja-JP"/>
        </w:rPr>
        <w:t>.</w:t>
      </w:r>
      <w:bookmarkEnd w:id="13"/>
    </w:p>
    <w:p w14:paraId="531AAABF" w14:textId="3362A06B" w:rsidR="001D5082" w:rsidRPr="009D15E9" w:rsidRDefault="001D5082" w:rsidP="006E700A">
      <w:pPr>
        <w:pStyle w:val="tdoc-header"/>
        <w:overflowPunct w:val="0"/>
        <w:autoSpaceDE w:val="0"/>
        <w:autoSpaceDN w:val="0"/>
        <w:adjustRightInd w:val="0"/>
        <w:spacing w:beforeLines="50" w:before="120" w:after="180"/>
        <w:textAlignment w:val="baseline"/>
        <w:outlineLvl w:val="3"/>
        <w:rPr>
          <w:b/>
          <w:noProof w:val="0"/>
        </w:rPr>
      </w:pPr>
      <w:bookmarkStart w:id="14" w:name="p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5</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814F44">
        <w:rPr>
          <w:rFonts w:ascii="Times New Roman" w:eastAsiaTheme="minorEastAsia" w:hAnsi="Times New Roman"/>
          <w:b/>
          <w:noProof w:val="0"/>
          <w:sz w:val="20"/>
          <w:lang w:val="en-US" w:eastAsia="ja-JP"/>
        </w:rPr>
        <w:t xml:space="preserve">For </w:t>
      </w:r>
      <w:r w:rsidR="009A292A">
        <w:rPr>
          <w:rFonts w:ascii="Times New Roman" w:eastAsiaTheme="minorEastAsia" w:hAnsi="Times New Roman"/>
          <w:b/>
          <w:noProof w:val="0"/>
          <w:sz w:val="20"/>
          <w:lang w:val="en-US" w:eastAsia="ja-JP"/>
        </w:rPr>
        <w:t xml:space="preserve">FR2 </w:t>
      </w:r>
      <w:r w:rsidR="00814F44">
        <w:rPr>
          <w:rFonts w:ascii="Times New Roman" w:eastAsiaTheme="minorEastAsia" w:hAnsi="Times New Roman"/>
          <w:b/>
          <w:noProof w:val="0"/>
          <w:sz w:val="20"/>
          <w:lang w:val="en-US" w:eastAsia="ja-JP"/>
        </w:rPr>
        <w:t>relative power tolerance test case, a</w:t>
      </w:r>
      <w:r w:rsidR="009D15E9" w:rsidRPr="009D15E9">
        <w:rPr>
          <w:rFonts w:ascii="Times New Roman" w:eastAsiaTheme="minorEastAsia" w:hAnsi="Times New Roman"/>
          <w:b/>
          <w:noProof w:val="0"/>
          <w:sz w:val="20"/>
          <w:lang w:val="en-US" w:eastAsia="ja-JP"/>
        </w:rPr>
        <w:t>ssume test systems to be same RF path in sub-test ID 1-5 and 7-</w:t>
      </w:r>
      <w:r w:rsidR="00AC43A9">
        <w:rPr>
          <w:rFonts w:ascii="Times New Roman" w:eastAsiaTheme="minorEastAsia" w:hAnsi="Times New Roman"/>
          <w:b/>
          <w:noProof w:val="0"/>
          <w:sz w:val="20"/>
          <w:lang w:val="en-US" w:eastAsia="ja-JP"/>
        </w:rPr>
        <w:t>11</w:t>
      </w:r>
      <w:r w:rsidR="00AC43A9" w:rsidRPr="009D15E9">
        <w:rPr>
          <w:rFonts w:ascii="Times New Roman" w:eastAsiaTheme="minorEastAsia" w:hAnsi="Times New Roman"/>
          <w:b/>
          <w:noProof w:val="0"/>
          <w:sz w:val="20"/>
          <w:lang w:val="en-US" w:eastAsia="ja-JP"/>
        </w:rPr>
        <w:t xml:space="preserve"> </w:t>
      </w:r>
      <w:r w:rsidR="009D15E9" w:rsidRPr="009D15E9">
        <w:rPr>
          <w:rFonts w:ascii="Times New Roman" w:eastAsiaTheme="minorEastAsia" w:hAnsi="Times New Roman"/>
          <w:b/>
          <w:noProof w:val="0"/>
          <w:sz w:val="20"/>
          <w:lang w:val="en-US" w:eastAsia="ja-JP"/>
        </w:rPr>
        <w:t>in FR2a, and sub-test ID 1-4 and 7-10 in FR2b.</w:t>
      </w:r>
      <w:bookmarkEnd w:id="14"/>
    </w:p>
    <w:p w14:paraId="1960107D" w14:textId="444D2531" w:rsidR="00D6300F" w:rsidRDefault="00D6300F" w:rsidP="006E700A">
      <w:pPr>
        <w:pStyle w:val="tdoc-header"/>
        <w:overflowPunct w:val="0"/>
        <w:autoSpaceDE w:val="0"/>
        <w:autoSpaceDN w:val="0"/>
        <w:adjustRightInd w:val="0"/>
        <w:spacing w:after="180"/>
        <w:textAlignment w:val="baseline"/>
        <w:outlineLvl w:val="3"/>
        <w:rPr>
          <w:b/>
          <w:noProof w:val="0"/>
        </w:rPr>
      </w:pPr>
      <w:bookmarkStart w:id="15" w:name="p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6</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For FR2 relative power tolerance test case, a</w:t>
      </w:r>
      <w:r w:rsidRPr="009D15E9">
        <w:rPr>
          <w:rFonts w:ascii="Times New Roman" w:eastAsiaTheme="minorEastAsia" w:hAnsi="Times New Roman"/>
          <w:b/>
          <w:noProof w:val="0"/>
          <w:sz w:val="20"/>
          <w:lang w:val="en-US" w:eastAsia="ja-JP"/>
        </w:rPr>
        <w:t>s</w:t>
      </w:r>
      <w:r>
        <w:rPr>
          <w:rFonts w:ascii="Times New Roman" w:eastAsiaTheme="minorEastAsia" w:hAnsi="Times New Roman"/>
          <w:b/>
          <w:noProof w:val="0"/>
          <w:sz w:val="20"/>
          <w:lang w:val="en-US" w:eastAsia="ja-JP"/>
        </w:rPr>
        <w:t>sume test systems to be same RF path in sub-test ID 6 in FR2a and sub-test ID 5-6</w:t>
      </w:r>
      <w:r w:rsidR="00AC43A9">
        <w:rPr>
          <w:rFonts w:ascii="Times New Roman" w:eastAsiaTheme="minorEastAsia" w:hAnsi="Times New Roman"/>
          <w:b/>
          <w:noProof w:val="0"/>
          <w:sz w:val="20"/>
          <w:lang w:val="en-US" w:eastAsia="ja-JP"/>
        </w:rPr>
        <w:t xml:space="preserve"> and 11</w:t>
      </w:r>
      <w:r>
        <w:rPr>
          <w:rFonts w:ascii="Times New Roman" w:eastAsiaTheme="minorEastAsia" w:hAnsi="Times New Roman"/>
          <w:b/>
          <w:noProof w:val="0"/>
          <w:sz w:val="20"/>
          <w:lang w:val="en-US" w:eastAsia="ja-JP"/>
        </w:rPr>
        <w:t xml:space="preserve"> in FR2b.</w:t>
      </w:r>
      <w:bookmarkEnd w:id="15"/>
    </w:p>
    <w:p w14:paraId="156553CB" w14:textId="77777777" w:rsidR="00D6300F" w:rsidRDefault="00D6300F" w:rsidP="006E700A">
      <w:pPr>
        <w:pStyle w:val="35"/>
        <w:keepNext w:val="0"/>
        <w:spacing w:before="120" w:after="120"/>
      </w:pPr>
    </w:p>
    <w:p w14:paraId="507D292F" w14:textId="174CBD0F" w:rsidR="00D17EBE" w:rsidRPr="00896F0E" w:rsidRDefault="00D17EB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2.3. Test point selection and </w:t>
      </w:r>
      <w:r w:rsidR="003934F0" w:rsidRPr="00896F0E">
        <w:rPr>
          <w:b/>
          <w:noProof w:val="0"/>
        </w:rPr>
        <w:t>testability limitation</w:t>
      </w:r>
      <w:r w:rsidRPr="00896F0E">
        <w:rPr>
          <w:b/>
          <w:noProof w:val="0"/>
        </w:rPr>
        <w:t xml:space="preserve"> for tolerance requirement</w:t>
      </w:r>
    </w:p>
    <w:p w14:paraId="79F658A8" w14:textId="209986C5" w:rsidR="00AB3C5A" w:rsidRDefault="00AB3C5A" w:rsidP="006E700A">
      <w:pPr>
        <w:pStyle w:val="35"/>
        <w:keepNext w:val="0"/>
        <w:spacing w:before="120" w:after="120"/>
      </w:pPr>
      <w:r w:rsidRPr="00896F0E">
        <w:rPr>
          <w:rFonts w:hint="eastAsia"/>
        </w:rPr>
        <w:t>F</w:t>
      </w:r>
      <w:r w:rsidRPr="00896F0E">
        <w:t>rom the analysis results in 2.2.1 and 2.2.2, we need to select test points,</w:t>
      </w:r>
      <w:r>
        <w:t xml:space="preserve"> because </w:t>
      </w:r>
      <w:r w:rsidR="00345BCF">
        <w:t>not all test points can be tested without</w:t>
      </w:r>
      <w:r w:rsidR="009F5E2C">
        <w:t xml:space="preserve"> testability issues. </w:t>
      </w:r>
      <w:r w:rsidR="003934F0">
        <w:t xml:space="preserve">First, </w:t>
      </w:r>
      <w:r w:rsidR="0000464B">
        <w:t>any relative power tolerance is not tested at</w:t>
      </w:r>
      <w:r w:rsidR="009F5E2C">
        <w:t xml:space="preserve"> </w:t>
      </w:r>
      <w:r w:rsidR="00C1433A">
        <w:t xml:space="preserve">3 </w:t>
      </w:r>
      <w:r w:rsidR="009F5E2C">
        <w:t xml:space="preserve">test points which are indicated by </w:t>
      </w:r>
      <w:r w:rsidR="00D17EBE" w:rsidRPr="00AB3C5A">
        <w:rPr>
          <w:color w:val="FF0000"/>
        </w:rPr>
        <w:t>red cells</w:t>
      </w:r>
      <w:r w:rsidR="009F5E2C">
        <w:t xml:space="preserve"> in Table </w:t>
      </w:r>
      <w:r w:rsidR="00C1433A">
        <w:t>8</w:t>
      </w:r>
      <w:r w:rsidR="00C1433A" w:rsidRPr="009F5E2C">
        <w:t xml:space="preserve"> </w:t>
      </w:r>
      <w:r w:rsidR="003D5F71">
        <w:t>due to</w:t>
      </w:r>
      <w:r w:rsidR="009F5E2C">
        <w:t xml:space="preserve"> no requirements. </w:t>
      </w:r>
      <w:r w:rsidR="003934F0">
        <w:t xml:space="preserve">Next, </w:t>
      </w:r>
      <w:r w:rsidR="00212938">
        <w:t xml:space="preserve">testability at the </w:t>
      </w:r>
      <w:r w:rsidR="00212938" w:rsidRPr="0048696B">
        <w:rPr>
          <w:color w:val="F79646" w:themeColor="accent6"/>
        </w:rPr>
        <w:t>orange cells</w:t>
      </w:r>
      <w:r w:rsidR="00212938">
        <w:t xml:space="preserve"> in Table </w:t>
      </w:r>
      <w:r w:rsidR="00C1433A">
        <w:t xml:space="preserve">8 </w:t>
      </w:r>
      <w:r w:rsidR="00212938">
        <w:t xml:space="preserve">is </w:t>
      </w:r>
      <w:r w:rsidR="00632ACB">
        <w:t>degraded</w:t>
      </w:r>
      <w:r w:rsidR="00212938">
        <w:t xml:space="preserve"> by the value </w:t>
      </w:r>
      <w:r w:rsidR="00606206">
        <w:t>in the same cell</w:t>
      </w:r>
      <w:r w:rsidR="00C1433A">
        <w:t xml:space="preserve">; it means </w:t>
      </w:r>
      <w:r w:rsidR="007574AE">
        <w:t>the test requirements become stricter</w:t>
      </w:r>
      <w:r w:rsidR="00C1433A">
        <w:t>. W</w:t>
      </w:r>
      <w:r w:rsidR="00606206">
        <w:t xml:space="preserve">e propose </w:t>
      </w:r>
      <w:r w:rsidR="00C1433A">
        <w:t xml:space="preserve">not to test at the </w:t>
      </w:r>
      <w:r w:rsidR="00C1433A" w:rsidRPr="0075720C">
        <w:rPr>
          <w:color w:val="F79646" w:themeColor="accent6"/>
        </w:rPr>
        <w:t>orange cells</w:t>
      </w:r>
      <w:r w:rsidR="00C1433A">
        <w:t xml:space="preserve"> because it is </w:t>
      </w:r>
      <w:r w:rsidR="007574AE">
        <w:t>unclear how to judge UEs which fail to the stricter test requirements.</w:t>
      </w:r>
      <w:r w:rsidR="00C1433A">
        <w:t xml:space="preserve"> </w:t>
      </w:r>
    </w:p>
    <w:p w14:paraId="095F22DD" w14:textId="6AAB32E7" w:rsidR="00D17EBE" w:rsidRDefault="00D17EBE"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6" w:name="p7"/>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C44D58">
        <w:rPr>
          <w:rFonts w:ascii="Times New Roman" w:eastAsiaTheme="minorEastAsia" w:hAnsi="Times New Roman"/>
          <w:b/>
          <w:noProof w:val="0"/>
          <w:sz w:val="20"/>
          <w:lang w:val="en-US" w:eastAsia="ja-JP"/>
        </w:rPr>
        <w:t>7</w:t>
      </w:r>
      <w:r w:rsidR="00C44D58"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9A292A">
        <w:rPr>
          <w:rFonts w:ascii="Times New Roman" w:eastAsiaTheme="minorEastAsia" w:hAnsi="Times New Roman"/>
          <w:b/>
          <w:noProof w:val="0"/>
          <w:sz w:val="20"/>
          <w:lang w:val="en-US" w:eastAsia="ja-JP"/>
        </w:rPr>
        <w:t>For FR2 relative power tolerance, d</w:t>
      </w:r>
      <w:r w:rsidR="003C3E68">
        <w:rPr>
          <w:rFonts w:ascii="Times New Roman" w:eastAsiaTheme="minorEastAsia" w:hAnsi="Times New Roman"/>
          <w:b/>
          <w:noProof w:val="0"/>
          <w:sz w:val="20"/>
          <w:lang w:val="en-US" w:eastAsia="ja-JP"/>
        </w:rPr>
        <w:t xml:space="preserve">o not test the test points corresponding to the red cells in Table </w:t>
      </w:r>
      <w:r w:rsidR="00C1433A">
        <w:rPr>
          <w:rFonts w:ascii="Times New Roman" w:eastAsiaTheme="minorEastAsia" w:hAnsi="Times New Roman"/>
          <w:b/>
          <w:noProof w:val="0"/>
          <w:sz w:val="20"/>
          <w:lang w:val="en-US" w:eastAsia="ja-JP"/>
        </w:rPr>
        <w:t>8</w:t>
      </w:r>
      <w:r w:rsidR="003C3E68">
        <w:rPr>
          <w:rFonts w:ascii="Times New Roman" w:eastAsiaTheme="minorEastAsia" w:hAnsi="Times New Roman"/>
          <w:b/>
          <w:noProof w:val="0"/>
          <w:sz w:val="20"/>
          <w:lang w:val="en-US" w:eastAsia="ja-JP"/>
        </w:rPr>
        <w:t>.</w:t>
      </w:r>
      <w:bookmarkEnd w:id="16"/>
    </w:p>
    <w:p w14:paraId="648D2893" w14:textId="5C9AAAC7" w:rsidR="009A292A" w:rsidRPr="009D15E9" w:rsidRDefault="009A292A" w:rsidP="006E700A">
      <w:pPr>
        <w:pStyle w:val="tdoc-header"/>
        <w:overflowPunct w:val="0"/>
        <w:autoSpaceDE w:val="0"/>
        <w:autoSpaceDN w:val="0"/>
        <w:adjustRightInd w:val="0"/>
        <w:spacing w:beforeLines="50" w:before="120" w:after="180"/>
        <w:textAlignment w:val="baseline"/>
        <w:outlineLvl w:val="3"/>
        <w:rPr>
          <w:b/>
          <w:noProof w:val="0"/>
        </w:rPr>
      </w:pPr>
      <w:bookmarkStart w:id="17" w:name="p8"/>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8</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7574AE">
        <w:rPr>
          <w:rFonts w:ascii="Times New Roman" w:eastAsiaTheme="minorEastAsia" w:hAnsi="Times New Roman"/>
          <w:b/>
          <w:noProof w:val="0"/>
          <w:sz w:val="20"/>
          <w:lang w:val="en-US" w:eastAsia="ja-JP"/>
        </w:rPr>
        <w:t>do not test the</w:t>
      </w:r>
      <w:r>
        <w:rPr>
          <w:rFonts w:ascii="Times New Roman" w:eastAsiaTheme="minorEastAsia" w:hAnsi="Times New Roman"/>
          <w:b/>
          <w:noProof w:val="0"/>
          <w:sz w:val="20"/>
          <w:lang w:val="en-US" w:eastAsia="ja-JP"/>
        </w:rPr>
        <w:t xml:space="preserve"> test points corresponding to the orange cells in Table </w:t>
      </w:r>
      <w:r w:rsidR="007574AE">
        <w:rPr>
          <w:rFonts w:ascii="Times New Roman" w:eastAsiaTheme="minorEastAsia" w:hAnsi="Times New Roman"/>
          <w:b/>
          <w:noProof w:val="0"/>
          <w:sz w:val="20"/>
          <w:lang w:val="en-US" w:eastAsia="ja-JP"/>
        </w:rPr>
        <w:t>8</w:t>
      </w:r>
      <w:r>
        <w:rPr>
          <w:rFonts w:ascii="Times New Roman" w:eastAsiaTheme="minorEastAsia" w:hAnsi="Times New Roman"/>
          <w:b/>
          <w:noProof w:val="0"/>
          <w:sz w:val="20"/>
          <w:lang w:val="en-US" w:eastAsia="ja-JP"/>
        </w:rPr>
        <w:t>.</w:t>
      </w:r>
      <w:bookmarkEnd w:id="17"/>
    </w:p>
    <w:p w14:paraId="05723599" w14:textId="5028FAEB" w:rsidR="00813F17" w:rsidRDefault="00813F17" w:rsidP="006E700A">
      <w:pPr>
        <w:pStyle w:val="35"/>
        <w:keepNext w:val="0"/>
        <w:spacing w:before="120" w:after="120"/>
        <w:rPr>
          <w:lang w:val="en-GB"/>
        </w:rPr>
      </w:pPr>
    </w:p>
    <w:p w14:paraId="0C81DF32" w14:textId="20D994FA" w:rsidR="00C46ACF" w:rsidRDefault="00C46ACF" w:rsidP="00C46ACF">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3. MU analysis</w:t>
      </w:r>
    </w:p>
    <w:p w14:paraId="2425C7CF" w14:textId="47870CB4" w:rsidR="00DD3C5A" w:rsidRDefault="00DD3C5A" w:rsidP="000B1047">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3.</w:t>
      </w:r>
      <w:r w:rsidR="00C46ACF">
        <w:rPr>
          <w:b/>
          <w:noProof w:val="0"/>
        </w:rPr>
        <w:t>1.</w:t>
      </w:r>
      <w:r>
        <w:rPr>
          <w:b/>
          <w:noProof w:val="0"/>
        </w:rPr>
        <w:t xml:space="preserve"> Relative power MU</w:t>
      </w:r>
    </w:p>
    <w:p w14:paraId="125A4E6D" w14:textId="09CB9D87" w:rsidR="00C67F9B" w:rsidRPr="00635045" w:rsidRDefault="000C3E47" w:rsidP="00635045">
      <w:pPr>
        <w:pStyle w:val="35"/>
        <w:keepNext w:val="0"/>
        <w:spacing w:before="120" w:after="120"/>
        <w:rPr>
          <w:rFonts w:hint="eastAsia"/>
          <w:strike/>
          <w:highlight w:val="yellow"/>
        </w:rPr>
      </w:pPr>
      <w:bookmarkStart w:id="18" w:name="_Hlk69228647"/>
      <w:r>
        <w:t>In the situation of same RF path, w</w:t>
      </w:r>
      <w:r w:rsidR="00852B17">
        <w:t xml:space="preserve">e propose the FR2 UL relative power MU with the same </w:t>
      </w:r>
      <w:r w:rsidR="00B869E1">
        <w:t>view</w:t>
      </w:r>
      <w:r w:rsidR="00852B17">
        <w:t xml:space="preserve"> as the last RAN5 meeting [1].</w:t>
      </w:r>
      <w:r w:rsidR="00B869E1">
        <w:t xml:space="preserve"> Except for ‘power measurement equipment uncertainty’ and ‘influence of noise’, the MU elements </w:t>
      </w:r>
      <w:bookmarkEnd w:id="18"/>
      <w:r w:rsidR="00B869E1">
        <w:t>will be cancelled out for relative power MU.</w:t>
      </w:r>
      <w:r w:rsidR="00DC7499">
        <w:t xml:space="preserve"> For power measurement equipment uncertainty, the linearity and impact of the averaging time need to be considered for relative power MU</w:t>
      </w:r>
      <w:r w:rsidR="008759A2">
        <w:t xml:space="preserve">. We assume the maximum power change as </w:t>
      </w:r>
      <w:r w:rsidR="004B6766">
        <w:t>21.03</w:t>
      </w:r>
      <w:r w:rsidR="008759A2">
        <w:t xml:space="preserve"> dB (= </w:t>
      </w:r>
      <w:r w:rsidR="003C6A4B">
        <w:t xml:space="preserve">+1dB </w:t>
      </w:r>
      <w:r w:rsidR="003A70E7">
        <w:t xml:space="preserve">TPC command </w:t>
      </w:r>
      <w:r w:rsidR="003C6A4B">
        <w:t xml:space="preserve">+ </w:t>
      </w:r>
      <w:r w:rsidR="008759A2">
        <w:t xml:space="preserve">expected </w:t>
      </w:r>
      <w:r w:rsidR="008759A2" w:rsidRPr="008759A2">
        <w:t>ΔP</w:t>
      </w:r>
      <w:r w:rsidR="008759A2">
        <w:t xml:space="preserve"> </w:t>
      </w:r>
      <w:r w:rsidR="004B6766">
        <w:t>10.03</w:t>
      </w:r>
      <w:r w:rsidR="008759A2">
        <w:t xml:space="preserve"> dB + relative power tolerance 10 dB at ramp up sub-test ID 5), and </w:t>
      </w:r>
      <w:r w:rsidR="00DC7499">
        <w:t>we propose to use +/- 0.4 dB</w:t>
      </w:r>
      <w:r w:rsidR="0086486E">
        <w:t xml:space="preserve"> for PC3</w:t>
      </w:r>
      <w:r w:rsidR="00DC7499">
        <w:t xml:space="preserve">. For influence of noise, </w:t>
      </w:r>
      <w:r w:rsidR="00EA45EB">
        <w:t xml:space="preserve">we propose to use </w:t>
      </w:r>
      <w:r w:rsidR="00EA45EB" w:rsidRPr="00866578">
        <w:t>Δ</w:t>
      </w:r>
      <w:r w:rsidR="00EA45EB">
        <w:t>SNR = 1.0 dB which is the same value as absolute power measurement for the lowest power.</w:t>
      </w:r>
    </w:p>
    <w:p w14:paraId="3175EB2E" w14:textId="600CDAE7"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9" w:name="p9"/>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9</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bookmarkEnd w:id="19"/>
    </w:p>
    <w:p w14:paraId="13CC13E3" w14:textId="11A397FD"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0" w:name="p10"/>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10</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+/- 0.4 dB (as expanded uncertainty) for power measurement equipment uncertainty for FR2 PC3 relative power MU.</w:t>
      </w:r>
      <w:bookmarkEnd w:id="20"/>
    </w:p>
    <w:p w14:paraId="0B71F22F" w14:textId="2937355A" w:rsidR="006B15E8" w:rsidRPr="00635045" w:rsidRDefault="006B15E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1" w:name="p11"/>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11</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For FR2 relative power MU, adop</w:t>
      </w:r>
      <w:r w:rsidRPr="00635045">
        <w:rPr>
          <w:rFonts w:ascii="Times New Roman" w:eastAsiaTheme="minorEastAsia" w:hAnsi="Times New Roman"/>
          <w:b/>
          <w:noProof w:val="0"/>
          <w:sz w:val="20"/>
          <w:lang w:val="en-US" w:eastAsia="ja-JP"/>
        </w:rPr>
        <w:t xml:space="preserve">t </w:t>
      </w:r>
      <w:r w:rsidR="0020248E" w:rsidRPr="00635045">
        <w:rPr>
          <w:rFonts w:ascii="Times New Roman" w:eastAsiaTheme="minorEastAsia" w:hAnsi="Times New Roman"/>
          <w:b/>
          <w:noProof w:val="0"/>
          <w:sz w:val="20"/>
          <w:lang w:val="en-US" w:eastAsia="ja-JP"/>
        </w:rPr>
        <w:t>1.0</w:t>
      </w:r>
      <w:r w:rsidRPr="00635045">
        <w:rPr>
          <w:rFonts w:ascii="Times New Roman" w:eastAsiaTheme="minorEastAsia" w:hAnsi="Times New Roman"/>
          <w:b/>
          <w:noProof w:val="0"/>
          <w:sz w:val="20"/>
          <w:lang w:val="en-US" w:eastAsia="ja-JP"/>
        </w:rPr>
        <w:t xml:space="preserve"> dB (as systematic error)</w:t>
      </w:r>
      <w:r w:rsidR="00D902EC" w:rsidRPr="00635045">
        <w:rPr>
          <w:rFonts w:ascii="Times New Roman" w:eastAsiaTheme="minorEastAsia" w:hAnsi="Times New Roman"/>
          <w:b/>
          <w:noProof w:val="0"/>
          <w:sz w:val="20"/>
          <w:lang w:val="en-US" w:eastAsia="ja-JP"/>
        </w:rPr>
        <w:t>, assuming a power step ΔP = 1 db.</w:t>
      </w:r>
      <w:r w:rsidRPr="00635045">
        <w:rPr>
          <w:rFonts w:ascii="Times New Roman" w:eastAsiaTheme="minorEastAsia" w:hAnsi="Times New Roman"/>
          <w:b/>
          <w:noProof w:val="0"/>
          <w:sz w:val="20"/>
          <w:lang w:val="en-US" w:eastAsia="ja-JP"/>
        </w:rPr>
        <w:t xml:space="preserve"> for influence of noise ΔSNR</w:t>
      </w:r>
      <w:bookmarkEnd w:id="21"/>
      <w:r w:rsidR="00635045" w:rsidRPr="00635045">
        <w:rPr>
          <w:rFonts w:ascii="Times New Roman" w:eastAsiaTheme="minorEastAsia" w:hAnsi="Times New Roman"/>
          <w:b/>
          <w:noProof w:val="0"/>
          <w:sz w:val="20"/>
          <w:lang w:val="en-US" w:eastAsia="ja-JP"/>
        </w:rPr>
        <w:t>.</w:t>
      </w:r>
    </w:p>
    <w:p w14:paraId="4851C44B" w14:textId="46068F4B"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2" w:name="p12"/>
      <w:r w:rsidRPr="00635045">
        <w:rPr>
          <w:rFonts w:ascii="Times New Roman" w:eastAsiaTheme="minorEastAsia" w:hAnsi="Times New Roman" w:hint="eastAsia"/>
          <w:b/>
          <w:noProof w:val="0"/>
          <w:sz w:val="20"/>
          <w:lang w:val="en-US" w:eastAsia="ja-JP"/>
        </w:rPr>
        <w:t>P</w:t>
      </w:r>
      <w:r w:rsidRPr="00635045">
        <w:rPr>
          <w:rFonts w:ascii="Times New Roman" w:eastAsiaTheme="minorEastAsia" w:hAnsi="Times New Roman"/>
          <w:b/>
          <w:noProof w:val="0"/>
          <w:sz w:val="20"/>
          <w:lang w:val="en-US" w:eastAsia="ja-JP"/>
        </w:rPr>
        <w:t xml:space="preserve">roposal </w:t>
      </w:r>
      <w:r w:rsidR="006B15E8" w:rsidRPr="00635045">
        <w:rPr>
          <w:rFonts w:ascii="Times New Roman" w:eastAsiaTheme="minorEastAsia" w:hAnsi="Times New Roman"/>
          <w:b/>
          <w:noProof w:val="0"/>
          <w:sz w:val="20"/>
          <w:lang w:val="en-US" w:eastAsia="ja-JP"/>
        </w:rPr>
        <w:t xml:space="preserve">12 </w:t>
      </w:r>
      <w:r w:rsidRPr="00635045">
        <w:rPr>
          <w:rFonts w:ascii="Times New Roman" w:eastAsiaTheme="minorEastAsia" w:hAnsi="Times New Roman"/>
          <w:b/>
          <w:noProof w:val="0"/>
          <w:sz w:val="20"/>
          <w:lang w:val="en-US" w:eastAsia="ja-JP"/>
        </w:rPr>
        <w:t xml:space="preserve">: </w:t>
      </w:r>
      <w:r w:rsidR="00BE44C3" w:rsidRPr="00635045">
        <w:rPr>
          <w:rFonts w:ascii="Times New Roman" w:eastAsiaTheme="minorEastAsia" w:hAnsi="Times New Roman"/>
          <w:b/>
          <w:i/>
          <w:iCs/>
          <w:noProof w:val="0"/>
          <w:sz w:val="20"/>
          <w:lang w:val="en-US" w:eastAsia="ja-JP"/>
        </w:rPr>
        <w:t>Withdrawn</w:t>
      </w:r>
      <w:bookmarkEnd w:id="22"/>
    </w:p>
    <w:p w14:paraId="7FC091B6" w14:textId="60D993A2" w:rsidR="00340BDA" w:rsidRDefault="00F867E7" w:rsidP="009742FC">
      <w:pPr>
        <w:pStyle w:val="35"/>
        <w:keepNext w:val="0"/>
        <w:spacing w:before="120" w:after="120"/>
        <w:rPr>
          <w:lang w:val="en-GB"/>
        </w:rPr>
      </w:pPr>
      <w:r>
        <w:t>As a result of Proposal 9-</w:t>
      </w:r>
      <w:r w:rsidR="00D902EC" w:rsidRPr="00766FF9">
        <w:t>1</w:t>
      </w:r>
      <w:r w:rsidR="00766FF9">
        <w:t>2</w:t>
      </w:r>
      <w:r>
        <w:t xml:space="preserve">, the total MU for FR2 PC3 UL relative power measurement becomes </w:t>
      </w:r>
      <w:r w:rsidR="00B21F5A">
        <w:t xml:space="preserve">+/- </w:t>
      </w:r>
      <w:r>
        <w:t>1.4 dB (= 0.4 dB + 1.0 dB).</w:t>
      </w:r>
      <w:r w:rsidRPr="00EA45EB">
        <w:rPr>
          <w:lang w:val="en-GB"/>
        </w:rPr>
        <w:t xml:space="preserve"> </w:t>
      </w:r>
      <w:r w:rsidR="00AC4096">
        <w:rPr>
          <w:lang w:val="en-GB"/>
        </w:rPr>
        <w:t xml:space="preserve">In the calculation of power window size Pw, </w:t>
      </w:r>
      <w:r w:rsidR="004803B5">
        <w:t>w</w:t>
      </w:r>
      <w:r>
        <w:t>e propose to use the same value</w:t>
      </w:r>
      <w:r w:rsidR="009742FC">
        <w:t xml:space="preserve"> </w:t>
      </w:r>
      <w:r w:rsidR="00AC4096">
        <w:t>for TE relative power MU</w:t>
      </w:r>
      <w:r w:rsidR="00133B1E">
        <w:rPr>
          <w:lang w:val="en-GB"/>
        </w:rPr>
        <w:t>.</w:t>
      </w:r>
    </w:p>
    <w:p w14:paraId="3EDC9E66" w14:textId="4E65D729" w:rsidR="009742FC" w:rsidRPr="00635045" w:rsidRDefault="009742FC" w:rsidP="009742FC">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3" w:name="p13"/>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4803B5">
        <w:rPr>
          <w:rFonts w:ascii="Times New Roman" w:eastAsiaTheme="minorEastAsia" w:hAnsi="Times New Roman"/>
          <w:b/>
          <w:noProof w:val="0"/>
          <w:sz w:val="20"/>
          <w:lang w:val="en-US" w:eastAsia="ja-JP"/>
        </w:rPr>
        <w:t>1</w:t>
      </w:r>
      <w:r w:rsidR="00637FD7">
        <w:rPr>
          <w:rFonts w:ascii="Times New Roman" w:eastAsiaTheme="minorEastAsia" w:hAnsi="Times New Roman"/>
          <w:b/>
          <w:noProof w:val="0"/>
          <w:sz w:val="20"/>
          <w:lang w:val="en-US" w:eastAsia="ja-JP"/>
        </w:rPr>
        <w:t>3</w:t>
      </w:r>
      <w:r w:rsidRPr="009D15E9">
        <w:rPr>
          <w:rFonts w:ascii="Times New Roman" w:eastAsiaTheme="minorEastAsia" w:hAnsi="Times New Roman"/>
          <w:b/>
          <w:noProof w:val="0"/>
          <w:sz w:val="20"/>
          <w:lang w:val="en-US" w:eastAsia="ja-JP"/>
        </w:rPr>
        <w:t xml:space="preserve"> </w:t>
      </w:r>
      <w:r w:rsidRPr="00635045">
        <w:rPr>
          <w:rFonts w:ascii="Times New Roman" w:eastAsiaTheme="minorEastAsia" w:hAnsi="Times New Roman"/>
          <w:b/>
          <w:noProof w:val="0"/>
          <w:sz w:val="20"/>
          <w:lang w:val="en-US" w:eastAsia="ja-JP"/>
        </w:rPr>
        <w:t xml:space="preserve">: Adopt </w:t>
      </w:r>
      <w:r w:rsidR="00B21F5A" w:rsidRPr="00635045">
        <w:rPr>
          <w:rFonts w:ascii="Times New Roman" w:eastAsiaTheme="minorEastAsia" w:hAnsi="Times New Roman"/>
          <w:b/>
          <w:noProof w:val="0"/>
          <w:sz w:val="20"/>
          <w:lang w:val="en-US" w:eastAsia="ja-JP"/>
        </w:rPr>
        <w:t xml:space="preserve">+/- </w:t>
      </w:r>
      <w:r w:rsidR="006733A5" w:rsidRPr="00635045">
        <w:rPr>
          <w:rFonts w:ascii="Times New Roman" w:eastAsiaTheme="minorEastAsia" w:hAnsi="Times New Roman"/>
          <w:b/>
          <w:noProof w:val="0"/>
          <w:sz w:val="20"/>
          <w:lang w:val="en-US" w:eastAsia="ja-JP"/>
        </w:rPr>
        <w:t xml:space="preserve">1.4 dB </w:t>
      </w:r>
      <w:r w:rsidRPr="00635045">
        <w:rPr>
          <w:rFonts w:ascii="Times New Roman" w:eastAsiaTheme="minorEastAsia" w:hAnsi="Times New Roman"/>
          <w:b/>
          <w:noProof w:val="0"/>
          <w:sz w:val="20"/>
          <w:lang w:val="en-US" w:eastAsia="ja-JP"/>
        </w:rPr>
        <w:t xml:space="preserve">for </w:t>
      </w:r>
      <w:r w:rsidR="006733A5" w:rsidRPr="00635045">
        <w:rPr>
          <w:rFonts w:ascii="Times New Roman" w:eastAsiaTheme="minorEastAsia" w:hAnsi="Times New Roman"/>
          <w:b/>
          <w:noProof w:val="0"/>
          <w:sz w:val="20"/>
          <w:lang w:val="en-US" w:eastAsia="ja-JP"/>
        </w:rPr>
        <w:t>TE relative power MU in the calculation of FR2 PC3 power window size</w:t>
      </w:r>
      <w:r w:rsidR="00766FF9" w:rsidRPr="00635045">
        <w:rPr>
          <w:rFonts w:ascii="Times New Roman" w:eastAsiaTheme="minorEastAsia" w:hAnsi="Times New Roman"/>
          <w:b/>
          <w:noProof w:val="0"/>
          <w:sz w:val="20"/>
          <w:lang w:val="en-US" w:eastAsia="ja-JP"/>
        </w:rPr>
        <w:t>, assuming a power step Δ = 1 dB</w:t>
      </w:r>
      <w:bookmarkEnd w:id="23"/>
      <w:r w:rsidR="00635045" w:rsidRPr="00635045">
        <w:rPr>
          <w:rFonts w:ascii="Times New Roman" w:eastAsiaTheme="minorEastAsia" w:hAnsi="Times New Roman"/>
          <w:b/>
          <w:noProof w:val="0"/>
          <w:sz w:val="20"/>
          <w:lang w:val="en-US" w:eastAsia="ja-JP"/>
        </w:rPr>
        <w:t>.</w:t>
      </w:r>
    </w:p>
    <w:p w14:paraId="4C8A3623" w14:textId="33FC208E" w:rsidR="00637FD7" w:rsidRDefault="00637FD7" w:rsidP="00637FD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4" w:name="p14"/>
      <w:r w:rsidRPr="00635045">
        <w:rPr>
          <w:rFonts w:ascii="Times New Roman" w:eastAsiaTheme="minorEastAsia" w:hAnsi="Times New Roman" w:hint="eastAsia"/>
          <w:b/>
          <w:noProof w:val="0"/>
          <w:sz w:val="20"/>
          <w:lang w:val="en-US" w:eastAsia="ja-JP"/>
        </w:rPr>
        <w:lastRenderedPageBreak/>
        <w:t>P</w:t>
      </w:r>
      <w:r w:rsidRPr="00635045">
        <w:rPr>
          <w:rFonts w:ascii="Times New Roman" w:eastAsiaTheme="minorEastAsia" w:hAnsi="Times New Roman"/>
          <w:b/>
          <w:noProof w:val="0"/>
          <w:sz w:val="20"/>
          <w:lang w:val="en-US" w:eastAsia="ja-JP"/>
        </w:rPr>
        <w:t xml:space="preserve">roposal 14 : </w:t>
      </w:r>
      <w:r w:rsidR="00BE44C3" w:rsidRPr="00635045">
        <w:rPr>
          <w:rFonts w:ascii="Times New Roman" w:eastAsiaTheme="minorEastAsia" w:hAnsi="Times New Roman"/>
          <w:b/>
          <w:i/>
          <w:iCs/>
          <w:noProof w:val="0"/>
          <w:sz w:val="20"/>
          <w:lang w:val="en-US" w:eastAsia="ja-JP"/>
        </w:rPr>
        <w:t>Withdrawn</w:t>
      </w:r>
      <w:bookmarkEnd w:id="24"/>
    </w:p>
    <w:p w14:paraId="46C5F764" w14:textId="2BED643C" w:rsidR="00573B54" w:rsidRPr="003D2878" w:rsidRDefault="00573B54" w:rsidP="00573B54">
      <w:pPr>
        <w:pStyle w:val="35"/>
        <w:keepNext w:val="0"/>
        <w:spacing w:before="120" w:after="120"/>
      </w:pPr>
    </w:p>
    <w:p w14:paraId="0C24898E" w14:textId="0C9831B2" w:rsidR="00573B54" w:rsidRDefault="00573B54" w:rsidP="00573B54">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3.2. </w:t>
      </w:r>
      <w:r w:rsidR="00C46ACF">
        <w:rPr>
          <w:b/>
          <w:noProof w:val="0"/>
        </w:rPr>
        <w:t>Other power control test cases</w:t>
      </w:r>
    </w:p>
    <w:p w14:paraId="3B7F3EE7" w14:textId="44BF556E" w:rsidR="00486A47" w:rsidRDefault="00BC036E" w:rsidP="00486A47">
      <w:pPr>
        <w:pStyle w:val="35"/>
        <w:keepNext w:val="0"/>
        <w:spacing w:before="120" w:after="120"/>
        <w:rPr>
          <w:lang w:val="en-GB"/>
        </w:rPr>
      </w:pPr>
      <w:r>
        <w:rPr>
          <w:rFonts w:hint="eastAsia"/>
        </w:rPr>
        <w:t>I</w:t>
      </w:r>
      <w:r>
        <w:t>n this section, we propose MU and TT for power control test cases.</w:t>
      </w:r>
      <w:r w:rsidR="00116F85">
        <w:t xml:space="preserve"> </w:t>
      </w:r>
      <w:r w:rsidR="00F367F8">
        <w:t xml:space="preserve">For absolute power tolerance test case, </w:t>
      </w:r>
      <w:r w:rsidR="008240DF">
        <w:t xml:space="preserve">it is appropriate to apply the same </w:t>
      </w:r>
      <w:r w:rsidR="00323854">
        <w:t>MU</w:t>
      </w:r>
      <w:r w:rsidR="002F6336">
        <w:t xml:space="preserve"> and TT</w:t>
      </w:r>
      <w:r w:rsidR="008240DF">
        <w:t xml:space="preserve"> as minimum output power, because the minimum power to measure is the same </w:t>
      </w:r>
      <w:r w:rsidR="00486A47">
        <w:t xml:space="preserve">level </w:t>
      </w:r>
      <w:r w:rsidR="008240DF">
        <w:t>as the test requirement of minimum output power.</w:t>
      </w:r>
    </w:p>
    <w:p w14:paraId="0FECC44B" w14:textId="3D371879" w:rsidR="008C7A8E" w:rsidRDefault="008C7A8E"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5" w:name="o7"/>
      <w:r>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bookmarkEnd w:id="25"/>
    </w:p>
    <w:p w14:paraId="1B9CF24C" w14:textId="362EC6DF" w:rsidR="00486A47" w:rsidRDefault="00486A47" w:rsidP="00486A4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6" w:name="p1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15</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the same </w:t>
      </w:r>
      <w:r w:rsidR="00323854">
        <w:rPr>
          <w:rFonts w:ascii="Times New Roman" w:eastAsiaTheme="minorEastAsia" w:hAnsi="Times New Roman"/>
          <w:b/>
          <w:noProof w:val="0"/>
          <w:sz w:val="20"/>
          <w:lang w:val="en-US" w:eastAsia="ja-JP"/>
        </w:rPr>
        <w:t>MU</w:t>
      </w:r>
      <w:r w:rsidR="002F6336">
        <w:rPr>
          <w:rFonts w:ascii="Times New Roman" w:eastAsiaTheme="minorEastAsia" w:hAnsi="Times New Roman"/>
          <w:b/>
          <w:noProof w:val="0"/>
          <w:sz w:val="20"/>
          <w:lang w:val="en-US" w:eastAsia="ja-JP"/>
        </w:rPr>
        <w:t xml:space="preserve"> and TT</w:t>
      </w:r>
      <w:r>
        <w:rPr>
          <w:rFonts w:ascii="Times New Roman" w:eastAsiaTheme="minorEastAsia" w:hAnsi="Times New Roman"/>
          <w:b/>
          <w:noProof w:val="0"/>
          <w:sz w:val="20"/>
          <w:lang w:val="en-US" w:eastAsia="ja-JP"/>
        </w:rPr>
        <w:t xml:space="preserve"> as minimum output power for FR2 absolute power tolerance test case.</w:t>
      </w:r>
      <w:bookmarkEnd w:id="26"/>
    </w:p>
    <w:p w14:paraId="5F00B3BE" w14:textId="58103188" w:rsidR="007A3A76" w:rsidRDefault="00596A82" w:rsidP="00573B54">
      <w:pPr>
        <w:pStyle w:val="35"/>
        <w:keepNext w:val="0"/>
        <w:spacing w:before="120" w:after="120"/>
        <w:rPr>
          <w:lang w:val="en-GB"/>
        </w:rPr>
      </w:pPr>
      <w:r>
        <w:t>For aggregate power tolerance test case, we can use the same method as Proposal 9-12. TE is assumed to be same RF path</w:t>
      </w:r>
      <w:r w:rsidR="00323854">
        <w:t xml:space="preserve">. Therefore, </w:t>
      </w:r>
      <w:r w:rsidR="00785D90">
        <w:t xml:space="preserve">MU becomes </w:t>
      </w:r>
      <w:r w:rsidR="00B21F5A">
        <w:t xml:space="preserve">+/- </w:t>
      </w:r>
      <w:r w:rsidR="00785D90">
        <w:t>1.4 dB from Proposal 9-11</w:t>
      </w:r>
      <w:r w:rsidR="00785D90">
        <w:rPr>
          <w:lang w:val="en-GB"/>
        </w:rPr>
        <w:t>.</w:t>
      </w:r>
    </w:p>
    <w:p w14:paraId="6E001693" w14:textId="305C5A72" w:rsidR="00596A82" w:rsidRDefault="008C7A8E" w:rsidP="00596A82">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7" w:name="o8"/>
      <w:r>
        <w:rPr>
          <w:rFonts w:ascii="Times New Roman" w:eastAsiaTheme="minorEastAsia" w:hAnsi="Times New Roman"/>
          <w:b/>
          <w:noProof w:val="0"/>
          <w:sz w:val="20"/>
          <w:lang w:val="en-US" w:eastAsia="ja-JP"/>
        </w:rPr>
        <w:t xml:space="preserve">Observation 8 : </w:t>
      </w:r>
      <w:r w:rsidR="00596A82">
        <w:rPr>
          <w:rFonts w:ascii="Times New Roman" w:eastAsiaTheme="minorEastAsia" w:hAnsi="Times New Roman"/>
          <w:b/>
          <w:noProof w:val="0"/>
          <w:sz w:val="20"/>
          <w:lang w:val="en-US" w:eastAsia="ja-JP"/>
        </w:rPr>
        <w:t>For</w:t>
      </w:r>
      <w:r>
        <w:rPr>
          <w:rFonts w:ascii="Times New Roman" w:eastAsiaTheme="minorEastAsia" w:hAnsi="Times New Roman"/>
          <w:b/>
          <w:noProof w:val="0"/>
          <w:sz w:val="20"/>
          <w:lang w:val="en-US" w:eastAsia="ja-JP"/>
        </w:rPr>
        <w:t xml:space="preserve"> FR2 </w:t>
      </w:r>
      <w:r w:rsidR="00596A82">
        <w:rPr>
          <w:rFonts w:ascii="Times New Roman" w:eastAsiaTheme="minorEastAsia" w:hAnsi="Times New Roman"/>
          <w:b/>
          <w:noProof w:val="0"/>
          <w:sz w:val="20"/>
          <w:lang w:val="en-US" w:eastAsia="ja-JP"/>
        </w:rPr>
        <w:t>aggregate</w:t>
      </w:r>
      <w:r>
        <w:rPr>
          <w:rFonts w:ascii="Times New Roman" w:eastAsiaTheme="minorEastAsia" w:hAnsi="Times New Roman"/>
          <w:b/>
          <w:noProof w:val="0"/>
          <w:sz w:val="20"/>
          <w:lang w:val="en-US" w:eastAsia="ja-JP"/>
        </w:rPr>
        <w:t xml:space="preserve"> power tolerance test case</w:t>
      </w:r>
      <w:r w:rsidR="00596A82">
        <w:rPr>
          <w:rFonts w:ascii="Times New Roman" w:eastAsiaTheme="minorEastAsia" w:hAnsi="Times New Roman"/>
          <w:b/>
          <w:noProof w:val="0"/>
          <w:sz w:val="20"/>
          <w:lang w:val="en-US" w:eastAsia="ja-JP"/>
        </w:rPr>
        <w:t xml:space="preserve">, </w:t>
      </w:r>
      <w:r w:rsidR="003C6A4B" w:rsidRPr="003C6A4B">
        <w:rPr>
          <w:rFonts w:ascii="Times New Roman" w:eastAsiaTheme="minorEastAsia" w:hAnsi="Times New Roman"/>
          <w:b/>
          <w:noProof w:val="0"/>
          <w:sz w:val="20"/>
          <w:lang w:val="en-US" w:eastAsia="ja-JP"/>
        </w:rPr>
        <w:t>SNR is more than 10 dB in all test points other than Power ID 1, CBW ≥ 200 MHz</w:t>
      </w:r>
      <w:r w:rsidR="00596A82">
        <w:rPr>
          <w:rFonts w:ascii="Times New Roman" w:eastAsiaTheme="minorEastAsia" w:hAnsi="Times New Roman"/>
          <w:b/>
          <w:noProof w:val="0"/>
          <w:sz w:val="20"/>
          <w:lang w:val="en-US" w:eastAsia="ja-JP"/>
        </w:rPr>
        <w:t>.</w:t>
      </w:r>
      <w:bookmarkEnd w:id="27"/>
    </w:p>
    <w:p w14:paraId="5D25A135" w14:textId="00491EBA" w:rsidR="00785D90" w:rsidRDefault="00785D90"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8" w:name="p1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16</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For FR2 aggregate power tolerance test case, adopt </w:t>
      </w:r>
      <w:r w:rsidR="00B21F5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1.4 dB for MU.</w:t>
      </w:r>
      <w:bookmarkEnd w:id="28"/>
    </w:p>
    <w:p w14:paraId="5831DD6E" w14:textId="2FA5D4E8" w:rsidR="00785D90" w:rsidRDefault="00675FD1" w:rsidP="00573B54">
      <w:pPr>
        <w:pStyle w:val="35"/>
        <w:keepNext w:val="0"/>
        <w:spacing w:before="120" w:after="120"/>
      </w:pPr>
      <w:r>
        <w:rPr>
          <w:rFonts w:hint="eastAsia"/>
        </w:rPr>
        <w:t>I</w:t>
      </w:r>
      <w:r>
        <w:t xml:space="preserve">n addition, the power window size for aggregate power tolerance test case is calculated as: </w:t>
      </w:r>
    </w:p>
    <w:p w14:paraId="07E587C0" w14:textId="5D1F88E0" w:rsidR="00675FD1" w:rsidRDefault="00675FD1" w:rsidP="000B1047">
      <w:pPr>
        <w:pStyle w:val="35"/>
        <w:keepNext w:val="0"/>
        <w:spacing w:before="120" w:after="120"/>
        <w:ind w:leftChars="200" w:left="400"/>
      </w:pPr>
      <w:r>
        <w:t>Power window size [dB] = (UE power step size) + (UE power step tolerance) + (Test system relative power measurement uncertainty),</w:t>
      </w:r>
    </w:p>
    <w:p w14:paraId="19B75499" w14:textId="52B64CF1" w:rsidR="00675FD1" w:rsidRDefault="00675FD1" w:rsidP="00573B54">
      <w:pPr>
        <w:pStyle w:val="35"/>
        <w:keepNext w:val="0"/>
        <w:spacing w:before="120" w:after="120"/>
      </w:pPr>
      <w:r>
        <w:rPr>
          <w:rFonts w:hint="eastAsia"/>
        </w:rPr>
        <w:t>w</w:t>
      </w:r>
      <w:r>
        <w:t>here,</w:t>
      </w:r>
    </w:p>
    <w:p w14:paraId="36B28C59" w14:textId="65EC5E10" w:rsidR="00675FD1" w:rsidRDefault="00675FD1" w:rsidP="00675FD1">
      <w:pPr>
        <w:pStyle w:val="35"/>
        <w:keepNext w:val="0"/>
        <w:spacing w:before="120" w:after="120"/>
        <w:ind w:leftChars="200" w:left="400"/>
      </w:pPr>
      <w:r>
        <w:rPr>
          <w:rFonts w:hint="eastAsia"/>
        </w:rPr>
        <w:t>t</w:t>
      </w:r>
      <w:r>
        <w:t xml:space="preserve">he UE power step size is </w:t>
      </w:r>
      <w:r w:rsidR="00BF4EE4">
        <w:t>1</w:t>
      </w:r>
      <w:r>
        <w:t xml:space="preserve"> dB</w:t>
      </w:r>
      <w:r w:rsidR="00BF4EE4">
        <w:t xml:space="preserve"> as shown in the test procedure for aggregate power tolerance in TS 38.521-2,</w:t>
      </w:r>
    </w:p>
    <w:p w14:paraId="2638719F" w14:textId="34787CF9" w:rsidR="00BF4EE4" w:rsidRDefault="00BF4EE4" w:rsidP="00675FD1">
      <w:pPr>
        <w:pStyle w:val="35"/>
        <w:keepNext w:val="0"/>
        <w:spacing w:before="120" w:after="120"/>
        <w:ind w:leftChars="200" w:left="400"/>
        <w:rPr>
          <w:shd w:val="pct15" w:color="auto" w:fill="FFFFFF"/>
        </w:rPr>
      </w:pPr>
      <w:r w:rsidRPr="000B1047">
        <w:rPr>
          <w:shd w:val="pct15" w:color="auto" w:fill="FFFFFF"/>
        </w:rPr>
        <w:t xml:space="preserve">1.3. The SS transmits PDSCH via PDCCH DCI format 0_1 for C_RNTI to transmit the DL RMC according to Table 6.3.4.4.4.1-1. The SS sends downlink MAC padding bits on the DL RMC. The transmission of PDSCH will make the UE send uplink ACK/NACK using PUCCH.  </w:t>
      </w:r>
      <w:r w:rsidRPr="000B1047">
        <w:rPr>
          <w:u w:val="single"/>
          <w:shd w:val="pct15" w:color="auto" w:fill="FFFFFF"/>
        </w:rPr>
        <w:t>Send uplink power control commands for PUCCH to the UE using 1dB power step size</w:t>
      </w:r>
      <w:r w:rsidRPr="000B1047">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0D5F394C" w14:textId="44788FEE" w:rsidR="00BF4EE4" w:rsidRPr="000B1047" w:rsidRDefault="00BF4EE4" w:rsidP="00675FD1">
      <w:pPr>
        <w:pStyle w:val="35"/>
        <w:keepNext w:val="0"/>
        <w:spacing w:before="120" w:after="120"/>
        <w:ind w:leftChars="200" w:left="400"/>
        <w:rPr>
          <w:shd w:val="pct15" w:color="auto" w:fill="FFFFFF"/>
        </w:rPr>
      </w:pPr>
      <w:r w:rsidRPr="00BF4EE4">
        <w:rPr>
          <w:shd w:val="pct15" w:color="auto" w:fill="FFFFFF"/>
        </w:rPr>
        <w:t xml:space="preserve">2.3. The SS sends uplink scheduling information via PDCCH DCI format 0_1 for C_RNTI to schedule the PUSCH. Since the UE has no payload and no loopback data to send the UE sends uplink MAC padding bits on the UL RMC.  </w:t>
      </w:r>
      <w:r w:rsidRPr="000B1047">
        <w:rPr>
          <w:u w:val="single"/>
          <w:shd w:val="pct15" w:color="auto" w:fill="FFFFFF"/>
        </w:rPr>
        <w:t>Send uplink power control commands for PUSCH to the UE using 1dB power step size</w:t>
      </w:r>
      <w:r w:rsidRPr="00BF4EE4">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6967278E" w14:textId="59F110EA" w:rsidR="00675FD1" w:rsidRDefault="00675FD1" w:rsidP="00675FD1">
      <w:pPr>
        <w:pStyle w:val="35"/>
        <w:keepNext w:val="0"/>
        <w:spacing w:before="120" w:after="120"/>
        <w:ind w:leftChars="200" w:left="400"/>
      </w:pPr>
      <w:r>
        <w:t xml:space="preserve">the UE power step tolerance is specified in clause 6.3.4.3 in TS 38.101-2 and is </w:t>
      </w:r>
      <w:r w:rsidR="00B21F5A">
        <w:t>+/- 5.0</w:t>
      </w:r>
      <w:r>
        <w:t xml:space="preserve"> dB for </w:t>
      </w:r>
      <w:r w:rsidR="00B21F5A">
        <w:t>Power ID 1</w:t>
      </w:r>
      <w:r>
        <w:t>,</w:t>
      </w:r>
      <w:r w:rsidR="00B21F5A">
        <w:t xml:space="preserve"> +/- 3.0 dB for PUCCH Power ID 2, +/- 1.0 dB for PUSCH Power ID 2,</w:t>
      </w:r>
    </w:p>
    <w:p w14:paraId="3433763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lastRenderedPageBreak/>
        <w:t>Table 6.3.4.3.3-1: Relative power tolerance, P</w:t>
      </w:r>
      <w:r w:rsidRPr="000B1047">
        <w:rPr>
          <w:rFonts w:ascii="Arial" w:eastAsia="ＭＳ 明朝" w:hAnsi="Arial"/>
          <w:b/>
          <w:shd w:val="pct15" w:color="auto" w:fill="FFFFFF"/>
          <w:vertAlign w:val="subscript"/>
          <w:lang w:val="en-GB" w:eastAsia="en-US"/>
        </w:rPr>
        <w:t>int</w:t>
      </w:r>
      <w:r w:rsidRPr="000B1047">
        <w:rPr>
          <w:rFonts w:ascii="Arial" w:eastAsia="ＭＳ 明朝" w:hAnsi="Arial"/>
          <w:b/>
          <w:shd w:val="pct15" w:color="auto" w:fill="FFFFFF"/>
          <w:lang w:val="en-GB" w:eastAsia="en-US"/>
        </w:rPr>
        <w:t xml:space="preserve"> ≥ P ≥ P</w:t>
      </w:r>
      <w:r w:rsidRPr="000B1047">
        <w:rPr>
          <w:rFonts w:ascii="Arial" w:eastAsia="ＭＳ 明朝" w:hAnsi="Arial"/>
          <w:b/>
          <w:shd w:val="pct15" w:color="auto" w:fill="FFFFFF"/>
          <w:vertAlign w:val="subscript"/>
          <w:lang w:val="en-GB" w:eastAsia="en-US"/>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14F1B12F"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54B2E2B"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2036E9B6"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5B0A688"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62EE1DE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2722A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684A10"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3ADBB1B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FE1BC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D957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562179D5"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93DE89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0AF4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±7.0</w:t>
            </w:r>
          </w:p>
        </w:tc>
      </w:tr>
      <w:tr w:rsidR="00BF4EE4" w:rsidRPr="00BF4EE4" w14:paraId="2C25655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4BB306"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1FD46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7CEF63D4"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1AD8B3B"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C31AF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±10.0</w:t>
            </w:r>
          </w:p>
        </w:tc>
      </w:tr>
      <w:tr w:rsidR="00BF4EE4" w:rsidRPr="00BF4EE4" w14:paraId="626ED4E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6D5A8E4"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CE375"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±11.0</w:t>
            </w:r>
          </w:p>
        </w:tc>
      </w:tr>
      <w:tr w:rsidR="00BF4EE4" w:rsidRPr="00BF4EE4" w:rsidDel="004204A9" w14:paraId="6BC0C36B"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3E45"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tc>
      </w:tr>
    </w:tbl>
    <w:p w14:paraId="263484D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t>Table 6.3.4.3.3-2: Relative power tolerance, P</w:t>
      </w:r>
      <w:r w:rsidRPr="000B1047">
        <w:rPr>
          <w:rFonts w:ascii="Arial" w:eastAsia="ＭＳ 明朝" w:hAnsi="Arial"/>
          <w:b/>
          <w:shd w:val="pct15" w:color="auto" w:fill="FFFFFF"/>
          <w:vertAlign w:val="subscript"/>
          <w:lang w:val="en-GB" w:eastAsia="en-US"/>
        </w:rPr>
        <w:t>UMAX</w:t>
      </w:r>
      <w:r w:rsidRPr="000B1047">
        <w:rPr>
          <w:rFonts w:ascii="Arial" w:eastAsia="ＭＳ 明朝" w:hAnsi="Arial"/>
          <w:b/>
          <w:shd w:val="pct15" w:color="auto" w:fill="FFFFFF"/>
          <w:lang w:val="en-GB" w:eastAsia="en-US"/>
        </w:rPr>
        <w:t xml:space="preserve"> ≥ P &gt; P</w:t>
      </w:r>
      <w:r w:rsidRPr="000B1047">
        <w:rPr>
          <w:rFonts w:ascii="Arial" w:eastAsia="ＭＳ 明朝" w:hAnsi="Arial"/>
          <w:b/>
          <w:shd w:val="pct15" w:color="auto" w:fill="FFFFFF"/>
          <w:vertAlign w:val="subscript"/>
          <w:lang w:val="en-GB" w:eastAsia="en-US"/>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7DF3963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7D93FD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7473E29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CC99F5E"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1FD9D46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4D6973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77508A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±3.0</w:t>
            </w:r>
          </w:p>
        </w:tc>
      </w:tr>
      <w:tr w:rsidR="00BF4EE4" w:rsidRPr="00BF4EE4" w14:paraId="019F8663"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B7005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194B98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±4.0</w:t>
            </w:r>
          </w:p>
        </w:tc>
      </w:tr>
      <w:tr w:rsidR="00BF4EE4" w:rsidRPr="00BF4EE4" w14:paraId="2EDF9D6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F3298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E8C13C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0C5A970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A61F4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70BD79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4DF8DBBA"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A615D03"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439F1AA"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3F3BC96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1247A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B53F71C"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±9.0</w:t>
            </w:r>
          </w:p>
        </w:tc>
      </w:tr>
      <w:tr w:rsidR="00BF4EE4" w:rsidRPr="00BF4EE4" w:rsidDel="004204A9" w14:paraId="5AD57D39"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73AA8B9F" w14:textId="77777777" w:rsidR="00BF4EE4" w:rsidRPr="000B1047"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1:</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p w14:paraId="70BB41BA"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2:</w:t>
            </w:r>
            <w:r w:rsidRPr="000B1047">
              <w:rPr>
                <w:rFonts w:ascii="Arial" w:eastAsia="ＭＳ 明朝" w:hAnsi="Arial"/>
                <w:sz w:val="18"/>
                <w:shd w:val="pct15" w:color="auto" w:fill="FFFFFF"/>
                <w:lang w:val="en-GB"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65D86837" w14:textId="1448F509" w:rsidR="00675FD1" w:rsidRDefault="00675FD1" w:rsidP="000B1047">
      <w:pPr>
        <w:pStyle w:val="35"/>
        <w:keepNext w:val="0"/>
        <w:spacing w:before="120" w:after="120"/>
        <w:ind w:leftChars="200" w:left="400"/>
      </w:pPr>
      <w:r>
        <w:t xml:space="preserve">the Test system relative power measurement uncertainty is </w:t>
      </w:r>
      <w:r w:rsidR="00E44E82">
        <w:t>shown in Proposal 1</w:t>
      </w:r>
      <w:r w:rsidR="00425419">
        <w:t>6</w:t>
      </w:r>
      <w:r w:rsidR="00B21F5A">
        <w:t xml:space="preserve">, and is </w:t>
      </w:r>
      <w:r w:rsidR="00425419" w:rsidRPr="00425419">
        <w:t>+/- 1.4 dB</w:t>
      </w:r>
      <w:r w:rsidR="00635045">
        <w:t>.</w:t>
      </w:r>
    </w:p>
    <w:p w14:paraId="6BF97A5E" w14:textId="016156B3" w:rsidR="00675FD1" w:rsidRPr="00635045" w:rsidRDefault="00B21F5A" w:rsidP="00573B54">
      <w:pPr>
        <w:pStyle w:val="35"/>
        <w:keepNext w:val="0"/>
        <w:spacing w:before="120" w:after="120"/>
      </w:pPr>
      <w:r>
        <w:t>The following table shows the s</w:t>
      </w:r>
      <w:r w:rsidRPr="00635045">
        <w:t>ummary of above power window calculation.</w:t>
      </w:r>
    </w:p>
    <w:p w14:paraId="5A6AEC1E" w14:textId="08BB5D3F" w:rsidR="002A74DF" w:rsidRPr="00635045" w:rsidRDefault="002A74DF" w:rsidP="002A74DF">
      <w:pPr>
        <w:pStyle w:val="af0"/>
        <w:jc w:val="center"/>
      </w:pPr>
      <w:bookmarkStart w:id="29" w:name="_Hlk72885963"/>
      <w:r w:rsidRPr="00635045">
        <w:t xml:space="preserve">Table </w:t>
      </w:r>
      <w:fldSimple w:instr=" SEQ Table \* ARABIC ">
        <w:r w:rsidRPr="00635045">
          <w:rPr>
            <w:noProof/>
          </w:rPr>
          <w:t>1</w:t>
        </w:r>
        <w:r w:rsidR="001F057C" w:rsidRPr="00635045">
          <w:rPr>
            <w:noProof/>
          </w:rPr>
          <w:t>0</w:t>
        </w:r>
      </w:fldSimple>
      <w:r w:rsidRPr="00635045">
        <w:t xml:space="preserve"> Power window [dB] for aggregate power tolerance</w:t>
      </w:r>
    </w:p>
    <w:tbl>
      <w:tblPr>
        <w:tblStyle w:val="aff2"/>
        <w:tblW w:w="8166" w:type="dxa"/>
        <w:jc w:val="center"/>
        <w:tblLayout w:type="fixed"/>
        <w:tblLook w:val="04A0" w:firstRow="1" w:lastRow="0" w:firstColumn="1" w:lastColumn="0" w:noHBand="0" w:noVBand="1"/>
      </w:tblPr>
      <w:tblGrid>
        <w:gridCol w:w="1361"/>
        <w:gridCol w:w="1361"/>
        <w:gridCol w:w="1361"/>
        <w:gridCol w:w="1361"/>
        <w:gridCol w:w="1361"/>
        <w:gridCol w:w="1361"/>
      </w:tblGrid>
      <w:tr w:rsidR="00F945BC" w:rsidRPr="00635045" w14:paraId="0C4988D6" w14:textId="77777777" w:rsidTr="000B1047">
        <w:trPr>
          <w:jc w:val="center"/>
        </w:trPr>
        <w:tc>
          <w:tcPr>
            <w:tcW w:w="1361" w:type="dxa"/>
            <w:vMerge w:val="restart"/>
            <w:vAlign w:val="center"/>
          </w:tcPr>
          <w:p w14:paraId="154D5FCE" w14:textId="3A07CEBD"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p>
        </w:tc>
        <w:tc>
          <w:tcPr>
            <w:tcW w:w="1361" w:type="dxa"/>
            <w:vMerge w:val="restart"/>
            <w:shd w:val="clear" w:color="auto" w:fill="auto"/>
            <w:vAlign w:val="center"/>
          </w:tcPr>
          <w:p w14:paraId="3CFCA66C" w14:textId="5892F4B6"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P</w:t>
            </w:r>
            <w:r w:rsidRPr="00635045">
              <w:rPr>
                <w:rFonts w:ascii="Arial" w:hAnsi="Arial" w:cs="Arial"/>
                <w:color w:val="000000" w:themeColor="text1"/>
              </w:rPr>
              <w:t>ower ID</w:t>
            </w:r>
          </w:p>
        </w:tc>
        <w:tc>
          <w:tcPr>
            <w:tcW w:w="5444" w:type="dxa"/>
            <w:gridSpan w:val="4"/>
            <w:shd w:val="clear" w:color="auto" w:fill="auto"/>
            <w:vAlign w:val="center"/>
          </w:tcPr>
          <w:p w14:paraId="435418D5" w14:textId="1FC12BA3"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C</w:t>
            </w:r>
            <w:r w:rsidRPr="00635045">
              <w:rPr>
                <w:rFonts w:ascii="Arial" w:hAnsi="Arial" w:cs="Arial"/>
                <w:color w:val="000000" w:themeColor="text1"/>
              </w:rPr>
              <w:t>BW</w:t>
            </w:r>
          </w:p>
        </w:tc>
      </w:tr>
      <w:tr w:rsidR="00F945BC" w:rsidRPr="00635045" w14:paraId="3AA0E74F" w14:textId="77777777" w:rsidTr="000B1047">
        <w:trPr>
          <w:jc w:val="center"/>
        </w:trPr>
        <w:tc>
          <w:tcPr>
            <w:tcW w:w="1361" w:type="dxa"/>
            <w:vMerge/>
            <w:vAlign w:val="center"/>
          </w:tcPr>
          <w:p w14:paraId="2AD4B73D"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p>
        </w:tc>
        <w:tc>
          <w:tcPr>
            <w:tcW w:w="1361" w:type="dxa"/>
            <w:vMerge/>
            <w:shd w:val="clear" w:color="auto" w:fill="auto"/>
            <w:vAlign w:val="center"/>
          </w:tcPr>
          <w:p w14:paraId="51CCFD1F" w14:textId="546110F7" w:rsidR="00F945BC" w:rsidRPr="00635045"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017779C"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5</w:t>
            </w:r>
            <w:r w:rsidRPr="00635045">
              <w:rPr>
                <w:rFonts w:ascii="Arial" w:hAnsi="Arial" w:cs="Arial"/>
                <w:color w:val="000000" w:themeColor="text1"/>
              </w:rPr>
              <w:t>0 MHz</w:t>
            </w:r>
          </w:p>
        </w:tc>
        <w:tc>
          <w:tcPr>
            <w:tcW w:w="1361" w:type="dxa"/>
            <w:shd w:val="clear" w:color="auto" w:fill="auto"/>
            <w:vAlign w:val="center"/>
          </w:tcPr>
          <w:p w14:paraId="5F548458"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1</w:t>
            </w:r>
            <w:r w:rsidRPr="00635045">
              <w:rPr>
                <w:rFonts w:ascii="Arial" w:hAnsi="Arial" w:cs="Arial"/>
                <w:color w:val="000000" w:themeColor="text1"/>
              </w:rPr>
              <w:t>00 MHz</w:t>
            </w:r>
          </w:p>
        </w:tc>
        <w:tc>
          <w:tcPr>
            <w:tcW w:w="1361" w:type="dxa"/>
            <w:shd w:val="clear" w:color="auto" w:fill="auto"/>
            <w:vAlign w:val="center"/>
          </w:tcPr>
          <w:p w14:paraId="48661AA8"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2</w:t>
            </w:r>
            <w:r w:rsidRPr="00635045">
              <w:rPr>
                <w:rFonts w:ascii="Arial" w:hAnsi="Arial" w:cs="Arial"/>
                <w:color w:val="000000" w:themeColor="text1"/>
              </w:rPr>
              <w:t>00 MHz</w:t>
            </w:r>
          </w:p>
        </w:tc>
        <w:tc>
          <w:tcPr>
            <w:tcW w:w="1361" w:type="dxa"/>
            <w:shd w:val="clear" w:color="auto" w:fill="auto"/>
            <w:vAlign w:val="center"/>
          </w:tcPr>
          <w:p w14:paraId="10196E15" w14:textId="1294F709" w:rsidR="00F945BC" w:rsidRPr="00635045" w:rsidRDefault="003F28A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 xml:space="preserve">400 </w:t>
            </w:r>
            <w:r w:rsidR="00F945BC" w:rsidRPr="00635045">
              <w:rPr>
                <w:rFonts w:ascii="Arial" w:hAnsi="Arial" w:cs="Arial"/>
                <w:color w:val="000000" w:themeColor="text1"/>
              </w:rPr>
              <w:t>MHz</w:t>
            </w:r>
          </w:p>
        </w:tc>
      </w:tr>
      <w:tr w:rsidR="00F945BC" w:rsidRPr="00635045" w14:paraId="7E84BD2D" w14:textId="77777777" w:rsidTr="000B1047">
        <w:trPr>
          <w:jc w:val="center"/>
        </w:trPr>
        <w:tc>
          <w:tcPr>
            <w:tcW w:w="1361" w:type="dxa"/>
            <w:vMerge w:val="restart"/>
            <w:vAlign w:val="center"/>
          </w:tcPr>
          <w:p w14:paraId="665EFA66" w14:textId="66A61E55"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P</w:t>
            </w:r>
            <w:r w:rsidRPr="00635045">
              <w:rPr>
                <w:rFonts w:ascii="Arial" w:hAnsi="Arial" w:cs="Arial"/>
                <w:color w:val="000000" w:themeColor="text1"/>
              </w:rPr>
              <w:t>UCCH</w:t>
            </w:r>
          </w:p>
        </w:tc>
        <w:tc>
          <w:tcPr>
            <w:tcW w:w="1361" w:type="dxa"/>
            <w:shd w:val="clear" w:color="auto" w:fill="auto"/>
            <w:vAlign w:val="center"/>
          </w:tcPr>
          <w:p w14:paraId="3DA8909F" w14:textId="18C2D1F8"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1</w:t>
            </w:r>
          </w:p>
        </w:tc>
        <w:tc>
          <w:tcPr>
            <w:tcW w:w="1361" w:type="dxa"/>
            <w:shd w:val="clear" w:color="auto" w:fill="auto"/>
            <w:vAlign w:val="center"/>
          </w:tcPr>
          <w:p w14:paraId="06C0FCEE" w14:textId="5C9FCC4C" w:rsidR="00F945BC" w:rsidRPr="00635045" w:rsidRDefault="00766FF9"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7.4</w:t>
            </w:r>
          </w:p>
        </w:tc>
        <w:tc>
          <w:tcPr>
            <w:tcW w:w="1361" w:type="dxa"/>
            <w:shd w:val="clear" w:color="auto" w:fill="auto"/>
            <w:vAlign w:val="center"/>
          </w:tcPr>
          <w:p w14:paraId="34B3EFC8" w14:textId="72A8AA84" w:rsidR="00F945BC" w:rsidRPr="00635045" w:rsidRDefault="00766FF9"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7.4</w:t>
            </w:r>
          </w:p>
        </w:tc>
        <w:tc>
          <w:tcPr>
            <w:tcW w:w="1361" w:type="dxa"/>
            <w:shd w:val="clear" w:color="auto" w:fill="auto"/>
            <w:vAlign w:val="center"/>
          </w:tcPr>
          <w:p w14:paraId="7602A3C5" w14:textId="32889605" w:rsidR="00F945BC" w:rsidRPr="00635045" w:rsidRDefault="00693657" w:rsidP="005104A8">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7.4</w:t>
            </w:r>
          </w:p>
        </w:tc>
        <w:tc>
          <w:tcPr>
            <w:tcW w:w="1361" w:type="dxa"/>
            <w:shd w:val="clear" w:color="auto" w:fill="auto"/>
            <w:vAlign w:val="center"/>
          </w:tcPr>
          <w:p w14:paraId="5E51ADC8" w14:textId="34CECD71" w:rsidR="00F945BC" w:rsidRPr="00635045" w:rsidRDefault="00693657" w:rsidP="005104A8">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7.4</w:t>
            </w:r>
          </w:p>
        </w:tc>
      </w:tr>
      <w:tr w:rsidR="00F945BC" w:rsidRPr="00635045" w14:paraId="5C222E47" w14:textId="77777777" w:rsidTr="000B1047">
        <w:trPr>
          <w:jc w:val="center"/>
        </w:trPr>
        <w:tc>
          <w:tcPr>
            <w:tcW w:w="1361" w:type="dxa"/>
            <w:vMerge/>
            <w:vAlign w:val="center"/>
          </w:tcPr>
          <w:p w14:paraId="2C18477F"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CCC7CAD" w14:textId="444385DD" w:rsidR="00F945BC" w:rsidRPr="00635045" w:rsidRDefault="00F945BC">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2</w:t>
            </w:r>
          </w:p>
        </w:tc>
        <w:tc>
          <w:tcPr>
            <w:tcW w:w="1361" w:type="dxa"/>
            <w:shd w:val="clear" w:color="auto" w:fill="auto"/>
            <w:vAlign w:val="center"/>
          </w:tcPr>
          <w:p w14:paraId="5BD7C93F" w14:textId="1A0AFB8E"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5.4</w:t>
            </w:r>
          </w:p>
        </w:tc>
        <w:tc>
          <w:tcPr>
            <w:tcW w:w="1361" w:type="dxa"/>
            <w:shd w:val="clear" w:color="auto" w:fill="auto"/>
            <w:vAlign w:val="center"/>
          </w:tcPr>
          <w:p w14:paraId="00504BE9" w14:textId="0514A554"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5.4</w:t>
            </w:r>
          </w:p>
        </w:tc>
        <w:tc>
          <w:tcPr>
            <w:tcW w:w="1361" w:type="dxa"/>
            <w:shd w:val="clear" w:color="auto" w:fill="auto"/>
            <w:vAlign w:val="center"/>
          </w:tcPr>
          <w:p w14:paraId="237CCAD7" w14:textId="0C9A98CA"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5.4</w:t>
            </w:r>
          </w:p>
        </w:tc>
        <w:tc>
          <w:tcPr>
            <w:tcW w:w="1361" w:type="dxa"/>
            <w:shd w:val="clear" w:color="auto" w:fill="auto"/>
            <w:vAlign w:val="center"/>
          </w:tcPr>
          <w:p w14:paraId="057E5F7F" w14:textId="4CAB9D24"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5.4</w:t>
            </w:r>
          </w:p>
        </w:tc>
      </w:tr>
      <w:tr w:rsidR="00F945BC" w:rsidRPr="00635045" w14:paraId="134EB694" w14:textId="77777777" w:rsidTr="000B1047">
        <w:trPr>
          <w:jc w:val="center"/>
        </w:trPr>
        <w:tc>
          <w:tcPr>
            <w:tcW w:w="1361" w:type="dxa"/>
            <w:vMerge w:val="restart"/>
            <w:vAlign w:val="center"/>
          </w:tcPr>
          <w:p w14:paraId="31ED6F6E" w14:textId="23813B91"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P</w:t>
            </w:r>
            <w:r w:rsidRPr="00635045">
              <w:rPr>
                <w:rFonts w:ascii="Arial" w:hAnsi="Arial" w:cs="Arial"/>
                <w:color w:val="000000" w:themeColor="text1"/>
              </w:rPr>
              <w:t>USCH</w:t>
            </w:r>
          </w:p>
        </w:tc>
        <w:tc>
          <w:tcPr>
            <w:tcW w:w="1361" w:type="dxa"/>
            <w:tcBorders>
              <w:bottom w:val="single" w:sz="4" w:space="0" w:color="auto"/>
            </w:tcBorders>
            <w:shd w:val="clear" w:color="auto" w:fill="auto"/>
            <w:vAlign w:val="center"/>
          </w:tcPr>
          <w:p w14:paraId="3D18702D" w14:textId="6D73A8CE" w:rsidR="00F945BC" w:rsidRPr="00635045" w:rsidRDefault="00F945BC"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1</w:t>
            </w:r>
          </w:p>
        </w:tc>
        <w:tc>
          <w:tcPr>
            <w:tcW w:w="1361" w:type="dxa"/>
            <w:tcBorders>
              <w:bottom w:val="single" w:sz="4" w:space="0" w:color="auto"/>
            </w:tcBorders>
            <w:shd w:val="clear" w:color="auto" w:fill="auto"/>
            <w:vAlign w:val="center"/>
          </w:tcPr>
          <w:p w14:paraId="6D943BF9" w14:textId="4D0B743B" w:rsidR="00F945BC" w:rsidRPr="00635045" w:rsidRDefault="003E27BE"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w:t>
            </w:r>
            <w:r w:rsidR="00766FF9" w:rsidRPr="00635045">
              <w:rPr>
                <w:rFonts w:ascii="Arial" w:hAnsi="Arial" w:cs="Arial"/>
                <w:color w:val="000000" w:themeColor="text1"/>
              </w:rPr>
              <w:t>7.4</w:t>
            </w:r>
            <w:r w:rsidRPr="00635045">
              <w:rPr>
                <w:rFonts w:ascii="Arial" w:hAnsi="Arial" w:cs="Arial"/>
                <w:color w:val="000000" w:themeColor="text1"/>
              </w:rPr>
              <w:t>]</w:t>
            </w:r>
          </w:p>
        </w:tc>
        <w:tc>
          <w:tcPr>
            <w:tcW w:w="1361" w:type="dxa"/>
            <w:tcBorders>
              <w:bottom w:val="single" w:sz="4" w:space="0" w:color="auto"/>
            </w:tcBorders>
            <w:shd w:val="clear" w:color="auto" w:fill="auto"/>
            <w:vAlign w:val="center"/>
          </w:tcPr>
          <w:p w14:paraId="6ACDA030" w14:textId="40866569" w:rsidR="00F945BC" w:rsidRPr="00635045" w:rsidRDefault="003E27BE" w:rsidP="00294D93">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w:t>
            </w:r>
            <w:r w:rsidR="00766FF9" w:rsidRPr="00635045">
              <w:rPr>
                <w:rFonts w:ascii="Arial" w:hAnsi="Arial" w:cs="Arial"/>
                <w:color w:val="000000" w:themeColor="text1"/>
              </w:rPr>
              <w:t>7.4</w:t>
            </w:r>
            <w:r w:rsidRPr="00635045">
              <w:rPr>
                <w:rFonts w:ascii="Arial" w:hAnsi="Arial" w:cs="Arial"/>
                <w:color w:val="000000" w:themeColor="text1"/>
              </w:rPr>
              <w:t>]</w:t>
            </w:r>
          </w:p>
        </w:tc>
        <w:tc>
          <w:tcPr>
            <w:tcW w:w="1361" w:type="dxa"/>
            <w:tcBorders>
              <w:bottom w:val="single" w:sz="4" w:space="0" w:color="auto"/>
            </w:tcBorders>
            <w:shd w:val="clear" w:color="auto" w:fill="auto"/>
            <w:vAlign w:val="center"/>
          </w:tcPr>
          <w:p w14:paraId="6D873E75" w14:textId="7041BDC9" w:rsidR="00F945BC" w:rsidRPr="00635045" w:rsidRDefault="003E27BE" w:rsidP="005104A8">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w:t>
            </w:r>
            <w:r w:rsidR="00693657" w:rsidRPr="00635045">
              <w:rPr>
                <w:rFonts w:ascii="Arial" w:hAnsi="Arial" w:cs="Arial"/>
                <w:color w:val="000000" w:themeColor="text1"/>
              </w:rPr>
              <w:t>7.4</w:t>
            </w:r>
            <w:r w:rsidRPr="00635045">
              <w:rPr>
                <w:rFonts w:ascii="Arial" w:hAnsi="Arial" w:cs="Arial"/>
                <w:color w:val="000000" w:themeColor="text1"/>
              </w:rPr>
              <w:t>]</w:t>
            </w:r>
          </w:p>
        </w:tc>
        <w:tc>
          <w:tcPr>
            <w:tcW w:w="1361" w:type="dxa"/>
            <w:tcBorders>
              <w:bottom w:val="single" w:sz="4" w:space="0" w:color="auto"/>
            </w:tcBorders>
            <w:shd w:val="clear" w:color="auto" w:fill="auto"/>
            <w:vAlign w:val="center"/>
          </w:tcPr>
          <w:p w14:paraId="7873F36E" w14:textId="0C7DA71E" w:rsidR="00F945BC" w:rsidRPr="00635045" w:rsidRDefault="003E27BE" w:rsidP="005104A8">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w:t>
            </w:r>
            <w:r w:rsidR="00693657" w:rsidRPr="00635045">
              <w:rPr>
                <w:rFonts w:ascii="Arial" w:hAnsi="Arial" w:cs="Arial"/>
                <w:color w:val="000000" w:themeColor="text1"/>
              </w:rPr>
              <w:t>7.4</w:t>
            </w:r>
            <w:r w:rsidRPr="00635045">
              <w:rPr>
                <w:rFonts w:ascii="Arial" w:hAnsi="Arial" w:cs="Arial"/>
                <w:color w:val="000000" w:themeColor="text1"/>
              </w:rPr>
              <w:t>]</w:t>
            </w:r>
          </w:p>
        </w:tc>
      </w:tr>
      <w:tr w:rsidR="00F945BC" w:rsidRPr="00635045" w14:paraId="44F1D0CD" w14:textId="77777777" w:rsidTr="000B1047">
        <w:trPr>
          <w:jc w:val="center"/>
        </w:trPr>
        <w:tc>
          <w:tcPr>
            <w:tcW w:w="1361" w:type="dxa"/>
            <w:vMerge/>
            <w:vAlign w:val="center"/>
          </w:tcPr>
          <w:p w14:paraId="1CD0E92B" w14:textId="77777777" w:rsidR="00F945BC" w:rsidRPr="00635045" w:rsidRDefault="00F945BC">
            <w:pPr>
              <w:pStyle w:val="35"/>
              <w:keepNext w:val="0"/>
              <w:spacing w:beforeLines="0" w:before="0" w:afterLines="0" w:after="0"/>
              <w:contextualSpacing/>
              <w:jc w:val="center"/>
              <w:rPr>
                <w:rFonts w:ascii="Arial" w:hAnsi="Arial" w:cs="Arial"/>
                <w:color w:val="000000" w:themeColor="text1"/>
              </w:rPr>
            </w:pPr>
          </w:p>
        </w:tc>
        <w:tc>
          <w:tcPr>
            <w:tcW w:w="1361" w:type="dxa"/>
            <w:tcBorders>
              <w:top w:val="single" w:sz="4" w:space="0" w:color="auto"/>
              <w:bottom w:val="single" w:sz="4" w:space="0" w:color="auto"/>
            </w:tcBorders>
            <w:shd w:val="clear" w:color="auto" w:fill="auto"/>
            <w:vAlign w:val="center"/>
          </w:tcPr>
          <w:p w14:paraId="56FFA33F" w14:textId="49A37B21" w:rsidR="00F945BC" w:rsidRPr="00635045" w:rsidRDefault="00F945BC">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hint="eastAsia"/>
                <w:color w:val="000000" w:themeColor="text1"/>
              </w:rPr>
              <w:t>2</w:t>
            </w:r>
          </w:p>
        </w:tc>
        <w:tc>
          <w:tcPr>
            <w:tcW w:w="1361" w:type="dxa"/>
            <w:tcBorders>
              <w:top w:val="single" w:sz="4" w:space="0" w:color="auto"/>
              <w:bottom w:val="single" w:sz="4" w:space="0" w:color="auto"/>
            </w:tcBorders>
            <w:shd w:val="clear" w:color="auto" w:fill="auto"/>
            <w:vAlign w:val="center"/>
          </w:tcPr>
          <w:p w14:paraId="28268433" w14:textId="1AE84019"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3.4</w:t>
            </w:r>
          </w:p>
        </w:tc>
        <w:tc>
          <w:tcPr>
            <w:tcW w:w="1361" w:type="dxa"/>
            <w:tcBorders>
              <w:top w:val="single" w:sz="4" w:space="0" w:color="auto"/>
              <w:bottom w:val="single" w:sz="4" w:space="0" w:color="auto"/>
            </w:tcBorders>
            <w:shd w:val="clear" w:color="auto" w:fill="auto"/>
            <w:vAlign w:val="center"/>
          </w:tcPr>
          <w:p w14:paraId="68AA69F9" w14:textId="497D2918"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3.4</w:t>
            </w:r>
          </w:p>
        </w:tc>
        <w:tc>
          <w:tcPr>
            <w:tcW w:w="1361" w:type="dxa"/>
            <w:tcBorders>
              <w:top w:val="single" w:sz="4" w:space="0" w:color="auto"/>
              <w:bottom w:val="single" w:sz="4" w:space="0" w:color="auto"/>
            </w:tcBorders>
            <w:shd w:val="clear" w:color="auto" w:fill="auto"/>
            <w:vAlign w:val="center"/>
          </w:tcPr>
          <w:p w14:paraId="6CB0604D" w14:textId="1235DEC3"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3.4</w:t>
            </w:r>
          </w:p>
        </w:tc>
        <w:tc>
          <w:tcPr>
            <w:tcW w:w="1361" w:type="dxa"/>
            <w:tcBorders>
              <w:top w:val="single" w:sz="4" w:space="0" w:color="auto"/>
              <w:bottom w:val="single" w:sz="4" w:space="0" w:color="auto"/>
            </w:tcBorders>
            <w:shd w:val="clear" w:color="auto" w:fill="auto"/>
            <w:vAlign w:val="center"/>
          </w:tcPr>
          <w:p w14:paraId="456B6AED" w14:textId="67FFA2E7" w:rsidR="00F945BC" w:rsidRPr="00635045" w:rsidRDefault="00766FF9">
            <w:pPr>
              <w:pStyle w:val="35"/>
              <w:keepNext w:val="0"/>
              <w:spacing w:beforeLines="0" w:before="0" w:afterLines="0" w:after="0"/>
              <w:contextualSpacing/>
              <w:jc w:val="center"/>
              <w:rPr>
                <w:rFonts w:ascii="Arial" w:hAnsi="Arial" w:cs="Arial"/>
                <w:color w:val="000000" w:themeColor="text1"/>
              </w:rPr>
            </w:pPr>
            <w:r w:rsidRPr="00635045">
              <w:rPr>
                <w:rFonts w:ascii="Arial" w:hAnsi="Arial" w:cs="Arial"/>
                <w:color w:val="000000" w:themeColor="text1"/>
              </w:rPr>
              <w:t>3.4</w:t>
            </w:r>
          </w:p>
        </w:tc>
      </w:tr>
    </w:tbl>
    <w:p w14:paraId="3DD5625B" w14:textId="4D1A9C44" w:rsidR="00F945BC" w:rsidRPr="00635045" w:rsidRDefault="00F945BC" w:rsidP="00294D93">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0" w:name="p17"/>
      <w:bookmarkEnd w:id="29"/>
      <w:r w:rsidRPr="00635045">
        <w:rPr>
          <w:rFonts w:ascii="Times New Roman" w:eastAsiaTheme="minorEastAsia" w:hAnsi="Times New Roman" w:hint="eastAsia"/>
          <w:b/>
          <w:noProof w:val="0"/>
          <w:sz w:val="20"/>
          <w:lang w:val="en-US" w:eastAsia="ja-JP"/>
        </w:rPr>
        <w:t>P</w:t>
      </w:r>
      <w:r w:rsidRPr="00635045">
        <w:rPr>
          <w:rFonts w:ascii="Times New Roman" w:eastAsiaTheme="minorEastAsia" w:hAnsi="Times New Roman"/>
          <w:b/>
          <w:noProof w:val="0"/>
          <w:sz w:val="20"/>
          <w:lang w:val="en-US" w:eastAsia="ja-JP"/>
        </w:rPr>
        <w:t xml:space="preserve">roposal 17 : Apply the </w:t>
      </w:r>
      <w:r w:rsidR="00473E3B" w:rsidRPr="00635045">
        <w:rPr>
          <w:rFonts w:ascii="Times New Roman" w:eastAsiaTheme="minorEastAsia" w:hAnsi="Times New Roman"/>
          <w:b/>
          <w:noProof w:val="0"/>
          <w:sz w:val="20"/>
          <w:lang w:val="en-US" w:eastAsia="ja-JP"/>
        </w:rPr>
        <w:t>value in Table 1</w:t>
      </w:r>
      <w:r w:rsidR="001F057C" w:rsidRPr="00635045">
        <w:rPr>
          <w:rFonts w:ascii="Times New Roman" w:eastAsiaTheme="minorEastAsia" w:hAnsi="Times New Roman"/>
          <w:b/>
          <w:noProof w:val="0"/>
          <w:sz w:val="20"/>
          <w:lang w:val="en-US" w:eastAsia="ja-JP"/>
        </w:rPr>
        <w:t>0</w:t>
      </w:r>
      <w:r w:rsidR="00473E3B" w:rsidRPr="00635045">
        <w:rPr>
          <w:rFonts w:ascii="Times New Roman" w:eastAsiaTheme="minorEastAsia" w:hAnsi="Times New Roman"/>
          <w:b/>
          <w:noProof w:val="0"/>
          <w:sz w:val="20"/>
          <w:lang w:val="en-US" w:eastAsia="ja-JP"/>
        </w:rPr>
        <w:t xml:space="preserve"> to </w:t>
      </w:r>
      <w:r w:rsidRPr="00635045">
        <w:rPr>
          <w:rFonts w:ascii="Times New Roman" w:eastAsiaTheme="minorEastAsia" w:hAnsi="Times New Roman"/>
          <w:b/>
          <w:noProof w:val="0"/>
          <w:sz w:val="20"/>
          <w:lang w:val="en-US" w:eastAsia="ja-JP"/>
        </w:rPr>
        <w:t xml:space="preserve">power window </w:t>
      </w:r>
      <w:r w:rsidR="00473E3B" w:rsidRPr="00635045">
        <w:rPr>
          <w:rFonts w:ascii="Times New Roman" w:eastAsiaTheme="minorEastAsia" w:hAnsi="Times New Roman"/>
          <w:b/>
          <w:noProof w:val="0"/>
          <w:sz w:val="20"/>
          <w:lang w:val="en-US" w:eastAsia="ja-JP"/>
        </w:rPr>
        <w:t xml:space="preserve">of </w:t>
      </w:r>
      <w:r w:rsidRPr="00635045">
        <w:rPr>
          <w:rFonts w:ascii="Times New Roman" w:eastAsiaTheme="minorEastAsia" w:hAnsi="Times New Roman"/>
          <w:b/>
          <w:noProof w:val="0"/>
          <w:sz w:val="20"/>
          <w:lang w:val="en-US" w:eastAsia="ja-JP"/>
        </w:rPr>
        <w:t>FR2 aggregate power tolerance test case.</w:t>
      </w:r>
      <w:bookmarkEnd w:id="30"/>
    </w:p>
    <w:p w14:paraId="470D3DEE" w14:textId="4DED13CC" w:rsidR="00BC036E" w:rsidRPr="00635045" w:rsidRDefault="00580E43" w:rsidP="00573B54">
      <w:pPr>
        <w:pStyle w:val="35"/>
        <w:keepNext w:val="0"/>
        <w:spacing w:before="120" w:after="120"/>
      </w:pPr>
      <w:r w:rsidRPr="00635045">
        <w:t>Finally</w:t>
      </w:r>
      <w:r w:rsidR="00473E3B" w:rsidRPr="00635045">
        <w:t>, we propose to calculate TT as (0.65 x MTSU</w:t>
      </w:r>
      <w:r w:rsidR="002714A4" w:rsidRPr="00635045">
        <w:t xml:space="preserve"> – 1.0</w:t>
      </w:r>
      <w:r w:rsidR="00473E3B" w:rsidRPr="00635045">
        <w:t xml:space="preserve">) for </w:t>
      </w:r>
      <w:r w:rsidR="00D646D4" w:rsidRPr="00635045">
        <w:t>aggregate power tolerance</w:t>
      </w:r>
      <w:r w:rsidR="00473E3B" w:rsidRPr="00635045">
        <w:t>.</w:t>
      </w:r>
    </w:p>
    <w:p w14:paraId="1D98FD0A" w14:textId="1B1D479E" w:rsidR="005104A8" w:rsidRDefault="00473E3B" w:rsidP="005104A8">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1" w:name="p18"/>
      <w:r w:rsidRPr="00635045">
        <w:rPr>
          <w:rFonts w:ascii="Times New Roman" w:eastAsiaTheme="minorEastAsia" w:hAnsi="Times New Roman" w:hint="eastAsia"/>
          <w:b/>
          <w:noProof w:val="0"/>
          <w:sz w:val="20"/>
          <w:lang w:val="en-US" w:eastAsia="ja-JP"/>
        </w:rPr>
        <w:t>P</w:t>
      </w:r>
      <w:r w:rsidRPr="00635045">
        <w:rPr>
          <w:rFonts w:ascii="Times New Roman" w:eastAsiaTheme="minorEastAsia" w:hAnsi="Times New Roman"/>
          <w:b/>
          <w:noProof w:val="0"/>
          <w:sz w:val="20"/>
          <w:lang w:val="en-US" w:eastAsia="ja-JP"/>
        </w:rPr>
        <w:t>roposal 18 : Apply (0.65 x MTSU</w:t>
      </w:r>
      <w:r w:rsidR="002714A4" w:rsidRPr="00635045">
        <w:rPr>
          <w:rFonts w:ascii="Times New Roman" w:eastAsiaTheme="minorEastAsia" w:hAnsi="Times New Roman"/>
          <w:b/>
          <w:noProof w:val="0"/>
          <w:sz w:val="20"/>
          <w:lang w:val="en-US" w:eastAsia="ja-JP"/>
        </w:rPr>
        <w:t xml:space="preserve"> – 1.0</w:t>
      </w:r>
      <w:r w:rsidRPr="00635045">
        <w:rPr>
          <w:rFonts w:ascii="Times New Roman" w:eastAsiaTheme="minorEastAsia" w:hAnsi="Times New Roman"/>
          <w:b/>
          <w:noProof w:val="0"/>
          <w:sz w:val="20"/>
          <w:lang w:val="en-US" w:eastAsia="ja-JP"/>
        </w:rPr>
        <w:t xml:space="preserve">) for TT calculation of all FR2 </w:t>
      </w:r>
      <w:r w:rsidR="00D646D4" w:rsidRPr="00635045">
        <w:rPr>
          <w:rFonts w:ascii="Times New Roman" w:eastAsiaTheme="minorEastAsia" w:hAnsi="Times New Roman"/>
          <w:b/>
          <w:noProof w:val="0"/>
          <w:sz w:val="20"/>
          <w:lang w:val="en-US" w:eastAsia="ja-JP"/>
        </w:rPr>
        <w:t>aggregate</w:t>
      </w:r>
      <w:r w:rsidR="00D646D4">
        <w:rPr>
          <w:rFonts w:ascii="Times New Roman" w:eastAsiaTheme="minorEastAsia" w:hAnsi="Times New Roman"/>
          <w:b/>
          <w:noProof w:val="0"/>
          <w:sz w:val="20"/>
          <w:lang w:val="en-US" w:eastAsia="ja-JP"/>
        </w:rPr>
        <w:t xml:space="preserve"> power tolerance</w:t>
      </w:r>
      <w:r>
        <w:rPr>
          <w:rFonts w:ascii="Times New Roman" w:eastAsiaTheme="minorEastAsia" w:hAnsi="Times New Roman"/>
          <w:b/>
          <w:noProof w:val="0"/>
          <w:sz w:val="20"/>
          <w:lang w:val="en-US" w:eastAsia="ja-JP"/>
        </w:rPr>
        <w:t>.</w:t>
      </w:r>
      <w:bookmarkEnd w:id="31"/>
    </w:p>
    <w:p w14:paraId="7DC303D7" w14:textId="370406FD" w:rsidR="00473E3B" w:rsidRPr="005104A8" w:rsidRDefault="00473E3B" w:rsidP="005104A8">
      <w:pPr>
        <w:pStyle w:val="35"/>
        <w:keepNext w:val="0"/>
        <w:spacing w:before="120" w:after="120"/>
      </w:pPr>
    </w:p>
    <w:p w14:paraId="0FBD3E0C" w14:textId="77777777" w:rsidR="00473CEF" w:rsidRPr="003402BF" w:rsidRDefault="00635045" w:rsidP="006E700A">
      <w:pPr>
        <w:spacing w:before="120" w:after="120"/>
        <w:rPr>
          <w:rFonts w:eastAsiaTheme="minorEastAsia"/>
          <w:b/>
          <w:i/>
        </w:rPr>
      </w:pPr>
      <w:r>
        <w:pict w14:anchorId="0FBD3E1A">
          <v:rect id="_x0000_i1026" style="width:482.05pt;height:1pt" o:hralign="center" o:hrstd="t" o:hrnoshade="t" o:hr="t" fillcolor="#0d0d0d" stroked="f">
            <v:textbox inset="5.85pt,.7pt,5.85pt,.7pt"/>
          </v:rect>
        </w:pict>
      </w:r>
    </w:p>
    <w:p w14:paraId="0FBD3E0D" w14:textId="25BCB4A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40196EFC" w14:textId="1BCB171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o1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1 : The current test condition cannot achieve 0dB MPR according to the latest MPR definition.</w:t>
      </w:r>
      <w:r>
        <w:rPr>
          <w:rFonts w:ascii="Times New Roman" w:hAnsi="Times New Roman"/>
          <w:b/>
          <w:noProof w:val="0"/>
          <w:sz w:val="20"/>
          <w:szCs w:val="14"/>
          <w:lang w:eastAsia="ja-JP"/>
        </w:rPr>
        <w:fldChar w:fldCharType="end"/>
      </w:r>
    </w:p>
    <w:p w14:paraId="244A4425" w14:textId="2C09F82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o2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w:t>
      </w:r>
      <w:r w:rsidR="007260A9">
        <w:rPr>
          <w:rFonts w:ascii="Times New Roman" w:eastAsiaTheme="minorEastAsia" w:hAnsi="Times New Roman" w:hint="eastAsia"/>
          <w:b/>
          <w:noProof w:val="0"/>
          <w:sz w:val="20"/>
          <w:lang w:val="en-US" w:eastAsia="ja-JP"/>
        </w:rPr>
        <w:t>2</w:t>
      </w:r>
      <w:r w:rsidR="007260A9">
        <w:rPr>
          <w:rFonts w:ascii="Times New Roman" w:eastAsiaTheme="minorEastAsia" w:hAnsi="Times New Roman"/>
          <w:b/>
          <w:noProof w:val="0"/>
          <w:sz w:val="20"/>
          <w:lang w:val="en-US" w:eastAsia="ja-JP"/>
        </w:rPr>
        <w:t xml:space="preserve"> : No requirements are applied to some test points of FR2 relative power tolerance according to the current test point condition because the expected power before and after RB change cross Pint.</w:t>
      </w:r>
      <w:r>
        <w:rPr>
          <w:rFonts w:ascii="Times New Roman" w:hAnsi="Times New Roman"/>
          <w:b/>
          <w:noProof w:val="0"/>
          <w:sz w:val="20"/>
          <w:szCs w:val="14"/>
          <w:lang w:eastAsia="ja-JP"/>
        </w:rPr>
        <w:fldChar w:fldCharType="end"/>
      </w:r>
    </w:p>
    <w:p w14:paraId="39AF57AF" w14:textId="090ED28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o3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3 : Some requirements of FR2 relative power tolerance are not tested according to the current test point condition because the expected power is not within the required power range.</w:t>
      </w:r>
      <w:r>
        <w:rPr>
          <w:rFonts w:ascii="Times New Roman" w:hAnsi="Times New Roman"/>
          <w:b/>
          <w:noProof w:val="0"/>
          <w:sz w:val="20"/>
          <w:szCs w:val="14"/>
          <w:lang w:eastAsia="ja-JP"/>
        </w:rPr>
        <w:fldChar w:fldCharType="end"/>
      </w:r>
    </w:p>
    <w:p w14:paraId="6A325F42" w14:textId="2BB9939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lastRenderedPageBreak/>
        <w:fldChar w:fldCharType="begin"/>
      </w:r>
      <w:r>
        <w:rPr>
          <w:rFonts w:ascii="Times New Roman" w:hAnsi="Times New Roman"/>
          <w:b/>
          <w:noProof w:val="0"/>
          <w:sz w:val="20"/>
          <w:szCs w:val="14"/>
          <w:lang w:eastAsia="ja-JP"/>
        </w:rPr>
        <w:instrText xml:space="preserve"> REF o4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4 : Some required power changes in FR2 relative power tolerance are not testable according to the current test point condition because the expected power is not between Pmin and PUMAX.</w:t>
      </w:r>
      <w:r>
        <w:rPr>
          <w:rFonts w:ascii="Times New Roman" w:hAnsi="Times New Roman"/>
          <w:b/>
          <w:noProof w:val="0"/>
          <w:sz w:val="20"/>
          <w:szCs w:val="14"/>
          <w:lang w:eastAsia="ja-JP"/>
        </w:rPr>
        <w:fldChar w:fldCharType="end"/>
      </w:r>
    </w:p>
    <w:p w14:paraId="4809629F" w14:textId="4B6BE6C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o5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5 : Testable t</w:t>
      </w:r>
      <w:r w:rsidR="007260A9" w:rsidRPr="001D5082">
        <w:rPr>
          <w:rFonts w:ascii="Times New Roman" w:eastAsiaTheme="minorEastAsia" w:hAnsi="Times New Roman"/>
          <w:b/>
          <w:noProof w:val="0"/>
          <w:sz w:val="20"/>
          <w:lang w:val="en-US" w:eastAsia="ja-JP"/>
        </w:rPr>
        <w:t xml:space="preserve">est points can be reduced from </w:t>
      </w:r>
      <w:r w:rsidR="007260A9">
        <w:rPr>
          <w:rFonts w:ascii="Times New Roman" w:eastAsiaTheme="minorEastAsia" w:hAnsi="Times New Roman"/>
          <w:b/>
          <w:noProof w:val="0"/>
          <w:sz w:val="20"/>
          <w:lang w:val="en-US" w:eastAsia="ja-JP"/>
        </w:rPr>
        <w:t>56.0</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83.3</w:t>
      </w:r>
      <w:r w:rsidR="007260A9" w:rsidRPr="001D5082">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and t</w:t>
      </w:r>
      <w:r w:rsidR="007260A9" w:rsidRPr="001D5082">
        <w:rPr>
          <w:rFonts w:ascii="Times New Roman" w:eastAsiaTheme="minorEastAsia" w:hAnsi="Times New Roman"/>
          <w:b/>
          <w:noProof w:val="0"/>
          <w:sz w:val="20"/>
          <w:lang w:val="en-US" w:eastAsia="ja-JP"/>
        </w:rPr>
        <w:t xml:space="preserve">estable conformance requirements can be increased from </w:t>
      </w:r>
      <w:r w:rsidR="007260A9">
        <w:rPr>
          <w:rFonts w:ascii="Times New Roman" w:eastAsiaTheme="minorEastAsia" w:hAnsi="Times New Roman"/>
          <w:b/>
          <w:noProof w:val="0"/>
          <w:sz w:val="20"/>
          <w:lang w:val="en-US" w:eastAsia="ja-JP"/>
        </w:rPr>
        <w:t>31.9</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 xml:space="preserve">87.5 </w:t>
      </w:r>
      <w:r w:rsidR="007260A9" w:rsidRPr="001D5082">
        <w:rPr>
          <w:rFonts w:ascii="Times New Roman" w:eastAsiaTheme="minorEastAsia" w:hAnsi="Times New Roman"/>
          <w:b/>
          <w:noProof w:val="0"/>
          <w:sz w:val="20"/>
          <w:lang w:val="en-US" w:eastAsia="ja-JP"/>
        </w:rPr>
        <w:t>%</w:t>
      </w:r>
      <w:r w:rsidR="007260A9">
        <w:rPr>
          <w:rFonts w:ascii="Times New Roman" w:eastAsiaTheme="minorEastAsia" w:hAnsi="Times New Roman"/>
          <w:b/>
          <w:noProof w:val="0"/>
          <w:sz w:val="20"/>
          <w:lang w:val="en-US" w:eastAsia="ja-JP"/>
        </w:rPr>
        <w:t xml:space="preserve"> by applying the Proposal 1-4 for FR2 relative power tolerance.</w:t>
      </w:r>
      <w:r>
        <w:rPr>
          <w:rFonts w:ascii="Times New Roman" w:hAnsi="Times New Roman"/>
          <w:b/>
          <w:noProof w:val="0"/>
          <w:sz w:val="20"/>
          <w:szCs w:val="14"/>
          <w:lang w:eastAsia="ja-JP"/>
        </w:rPr>
        <w:fldChar w:fldCharType="end"/>
      </w:r>
    </w:p>
    <w:p w14:paraId="0189AB64" w14:textId="3C22F38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o6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6 : T</w:t>
      </w:r>
      <w:r w:rsidR="007260A9" w:rsidRPr="00D13242">
        <w:rPr>
          <w:rFonts w:ascii="Times New Roman" w:eastAsiaTheme="minorEastAsia" w:hAnsi="Times New Roman"/>
          <w:b/>
          <w:noProof w:val="0"/>
          <w:sz w:val="20"/>
          <w:lang w:val="en-US" w:eastAsia="ja-JP"/>
        </w:rPr>
        <w:t xml:space="preserve">here is no difference in </w:t>
      </w:r>
      <w:r w:rsidR="007260A9">
        <w:rPr>
          <w:rFonts w:ascii="Times New Roman" w:eastAsiaTheme="minorEastAsia" w:hAnsi="Times New Roman"/>
          <w:b/>
          <w:noProof w:val="0"/>
          <w:sz w:val="20"/>
          <w:lang w:val="en-US" w:eastAsia="ja-JP"/>
        </w:rPr>
        <w:t xml:space="preserve">FR2 relative power tolerance </w:t>
      </w:r>
      <w:r w:rsidR="007260A9" w:rsidRPr="00D13242">
        <w:rPr>
          <w:rFonts w:ascii="Times New Roman" w:eastAsiaTheme="minorEastAsia" w:hAnsi="Times New Roman"/>
          <w:b/>
          <w:noProof w:val="0"/>
          <w:sz w:val="20"/>
          <w:lang w:val="en-US" w:eastAsia="ja-JP"/>
        </w:rPr>
        <w:t xml:space="preserve">testability between same RF path and separate RF path except for </w:t>
      </w:r>
      <w:r w:rsidR="007260A9">
        <w:rPr>
          <w:rFonts w:ascii="Times New Roman" w:eastAsiaTheme="minorEastAsia" w:hAnsi="Times New Roman"/>
          <w:b/>
          <w:noProof w:val="0"/>
          <w:sz w:val="20"/>
          <w:lang w:val="en-US" w:eastAsia="ja-JP"/>
        </w:rPr>
        <w:t>the 7</w:t>
      </w:r>
      <w:r w:rsidR="007260A9" w:rsidRPr="00D13242">
        <w:rPr>
          <w:rFonts w:ascii="Times New Roman" w:eastAsiaTheme="minorEastAsia" w:hAnsi="Times New Roman"/>
          <w:b/>
          <w:noProof w:val="0"/>
          <w:sz w:val="20"/>
          <w:lang w:val="en-US" w:eastAsia="ja-JP"/>
        </w:rPr>
        <w:t xml:space="preserve"> test points</w:t>
      </w:r>
      <w:r w:rsidR="007260A9">
        <w:rPr>
          <w:rFonts w:ascii="Times New Roman" w:eastAsiaTheme="minorEastAsia" w:hAnsi="Times New Roman"/>
          <w:b/>
          <w:noProof w:val="0"/>
          <w:sz w:val="20"/>
          <w:lang w:val="en-US" w:eastAsia="ja-JP"/>
        </w:rPr>
        <w:t xml:space="preserve"> in Table 9</w:t>
      </w:r>
      <w:r w:rsidR="007260A9" w:rsidRPr="00D13242">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59C376D8" w14:textId="1390A9B7"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o7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r>
        <w:rPr>
          <w:rFonts w:ascii="Times New Roman" w:hAnsi="Times New Roman"/>
          <w:b/>
          <w:noProof w:val="0"/>
          <w:sz w:val="20"/>
          <w:szCs w:val="14"/>
          <w:lang w:eastAsia="ja-JP"/>
        </w:rPr>
        <w:fldChar w:fldCharType="end"/>
      </w:r>
    </w:p>
    <w:p w14:paraId="1A6BF646" w14:textId="25CBFE14"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o8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8 : For FR2 aggregate power tolerance test case, </w:t>
      </w:r>
      <w:r w:rsidR="007260A9" w:rsidRPr="003C6A4B">
        <w:rPr>
          <w:rFonts w:ascii="Times New Roman" w:eastAsiaTheme="minorEastAsia" w:hAnsi="Times New Roman"/>
          <w:b/>
          <w:noProof w:val="0"/>
          <w:sz w:val="20"/>
          <w:lang w:val="en-US" w:eastAsia="ja-JP"/>
        </w:rPr>
        <w:t>SNR is more than 10 dB in all test points other than Power ID 1, CBW ≥ 200 MHz</w:t>
      </w:r>
      <w:r w:rsidR="007260A9">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7ED517A2" w14:textId="26B9B0A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1 : </w:t>
      </w:r>
      <w:r w:rsidR="007260A9">
        <w:rPr>
          <w:rFonts w:ascii="Times New Roman" w:eastAsiaTheme="minorEastAsia" w:hAnsi="Times New Roman"/>
          <w:b/>
          <w:noProof w:val="0"/>
          <w:sz w:val="20"/>
          <w:lang w:val="en-US" w:eastAsia="ja-JP"/>
        </w:rPr>
        <w:t>For FR2 relative power tolerance, change the starting RB as RB#44, and apply the values in Table 1 to the number of allocated RB before and after RB change.</w:t>
      </w:r>
      <w:r>
        <w:rPr>
          <w:rFonts w:ascii="Times New Roman" w:hAnsi="Times New Roman"/>
          <w:b/>
          <w:noProof w:val="0"/>
          <w:sz w:val="20"/>
          <w:szCs w:val="14"/>
          <w:lang w:eastAsia="ja-JP"/>
        </w:rPr>
        <w:fldChar w:fldCharType="end"/>
      </w:r>
    </w:p>
    <w:p w14:paraId="100D7922" w14:textId="3A95787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p2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2</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Apply the start power levels for sub-test ID 1-6 in Table 2 to the test procedure of FR2 relative power tolerance.</w:t>
      </w:r>
      <w:r>
        <w:rPr>
          <w:rFonts w:ascii="Times New Roman" w:hAnsi="Times New Roman"/>
          <w:b/>
          <w:noProof w:val="0"/>
          <w:sz w:val="20"/>
          <w:szCs w:val="14"/>
          <w:lang w:eastAsia="ja-JP"/>
        </w:rPr>
        <w:fldChar w:fldCharType="end"/>
      </w:r>
    </w:p>
    <w:p w14:paraId="66D40C06" w14:textId="33865CAC"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p3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3</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Add the new test points of sub-test ID 7-11 to the ramp up/down and alternating sub test patterns of FR2 relative power tolerance according to Table 2 (start power level) and Table 3 (test conditions and requirements).</w:t>
      </w:r>
      <w:r>
        <w:rPr>
          <w:rFonts w:ascii="Times New Roman" w:hAnsi="Times New Roman"/>
          <w:b/>
          <w:noProof w:val="0"/>
          <w:sz w:val="20"/>
          <w:szCs w:val="14"/>
          <w:lang w:eastAsia="ja-JP"/>
        </w:rPr>
        <w:fldChar w:fldCharType="end"/>
      </w:r>
    </w:p>
    <w:p w14:paraId="3B01CE28" w14:textId="16134BB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p4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4</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change the power level before and after the RB change in power pattern B and C to be the same level as power pattern A as shown in Figure 1.</w:t>
      </w:r>
      <w:r w:rsidR="007260A9">
        <w:rPr>
          <w:b/>
          <w:noProof w:val="0"/>
        </w:rPr>
        <w:t xml:space="preserve"> </w:t>
      </w:r>
      <w:r>
        <w:rPr>
          <w:rFonts w:ascii="Times New Roman" w:hAnsi="Times New Roman"/>
          <w:b/>
          <w:noProof w:val="0"/>
          <w:sz w:val="20"/>
          <w:szCs w:val="14"/>
          <w:lang w:eastAsia="ja-JP"/>
        </w:rPr>
        <w:fldChar w:fldCharType="end"/>
      </w:r>
    </w:p>
    <w:p w14:paraId="16A159EA" w14:textId="05708B80"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5</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ssume test systems to be same RF path in sub-test ID 1-5 and 7-</w:t>
      </w:r>
      <w:r w:rsidR="007260A9">
        <w:rPr>
          <w:rFonts w:ascii="Times New Roman" w:eastAsiaTheme="minorEastAsia" w:hAnsi="Times New Roman"/>
          <w:b/>
          <w:noProof w:val="0"/>
          <w:sz w:val="20"/>
          <w:lang w:val="en-US" w:eastAsia="ja-JP"/>
        </w:rPr>
        <w:t>11</w:t>
      </w:r>
      <w:r w:rsidR="007260A9" w:rsidRPr="009D15E9">
        <w:rPr>
          <w:rFonts w:ascii="Times New Roman" w:eastAsiaTheme="minorEastAsia" w:hAnsi="Times New Roman"/>
          <w:b/>
          <w:noProof w:val="0"/>
          <w:sz w:val="20"/>
          <w:lang w:val="en-US" w:eastAsia="ja-JP"/>
        </w:rPr>
        <w:t xml:space="preserve"> in FR2a, and sub-test ID 1-4 and 7-10 in FR2b.</w:t>
      </w:r>
      <w:r>
        <w:rPr>
          <w:rFonts w:ascii="Times New Roman" w:hAnsi="Times New Roman"/>
          <w:b/>
          <w:noProof w:val="0"/>
          <w:sz w:val="20"/>
          <w:szCs w:val="14"/>
          <w:lang w:eastAsia="ja-JP"/>
        </w:rPr>
        <w:fldChar w:fldCharType="end"/>
      </w:r>
    </w:p>
    <w:p w14:paraId="5D293964" w14:textId="1E93F00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p6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6</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w:t>
      </w:r>
      <w:r w:rsidR="007260A9">
        <w:rPr>
          <w:rFonts w:ascii="Times New Roman" w:eastAsiaTheme="minorEastAsia" w:hAnsi="Times New Roman"/>
          <w:b/>
          <w:noProof w:val="0"/>
          <w:sz w:val="20"/>
          <w:lang w:val="en-US" w:eastAsia="ja-JP"/>
        </w:rPr>
        <w:t>sume test systems to be same RF path in sub-test ID 6 in FR2a and sub-test ID 5-6 and 11 in FR2b.</w:t>
      </w:r>
      <w:r>
        <w:rPr>
          <w:rFonts w:ascii="Times New Roman" w:hAnsi="Times New Roman"/>
          <w:b/>
          <w:noProof w:val="0"/>
          <w:sz w:val="20"/>
          <w:szCs w:val="14"/>
          <w:lang w:eastAsia="ja-JP"/>
        </w:rPr>
        <w:fldChar w:fldCharType="end"/>
      </w:r>
    </w:p>
    <w:p w14:paraId="31B73EAC" w14:textId="4D493AC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p7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7</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red cells in Table 8.</w:t>
      </w:r>
      <w:r>
        <w:rPr>
          <w:rFonts w:ascii="Times New Roman" w:hAnsi="Times New Roman"/>
          <w:b/>
          <w:noProof w:val="0"/>
          <w:sz w:val="20"/>
          <w:szCs w:val="14"/>
          <w:lang w:eastAsia="ja-JP"/>
        </w:rPr>
        <w:fldChar w:fldCharType="end"/>
      </w:r>
    </w:p>
    <w:p w14:paraId="476A511E" w14:textId="2E9D2DE4"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p8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8</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orange cells in Table 8.</w:t>
      </w:r>
      <w:r>
        <w:rPr>
          <w:rFonts w:ascii="Times New Roman" w:hAnsi="Times New Roman"/>
          <w:b/>
          <w:noProof w:val="0"/>
          <w:sz w:val="20"/>
          <w:szCs w:val="14"/>
          <w:lang w:eastAsia="ja-JP"/>
        </w:rPr>
        <w:fldChar w:fldCharType="end"/>
      </w:r>
    </w:p>
    <w:p w14:paraId="0328B133" w14:textId="2DEEACFC"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p9 </w:instrText>
      </w:r>
      <w:r>
        <w:rPr>
          <w:rFonts w:ascii="Times New Roman" w:hAnsi="Times New Roman"/>
          <w:b/>
          <w:noProof w:val="0"/>
          <w:sz w:val="20"/>
          <w:szCs w:val="14"/>
          <w:lang w:eastAsia="ja-JP"/>
        </w:rPr>
        <w:fldChar w:fldCharType="separate"/>
      </w:r>
      <w:r w:rsidR="001E7909" w:rsidRPr="009D15E9">
        <w:rPr>
          <w:rFonts w:ascii="Times New Roman" w:eastAsiaTheme="minorEastAsia" w:hAnsi="Times New Roman" w:hint="eastAsia"/>
          <w:b/>
          <w:noProof w:val="0"/>
          <w:sz w:val="20"/>
          <w:lang w:val="en-US" w:eastAsia="ja-JP"/>
        </w:rPr>
        <w:t>P</w:t>
      </w:r>
      <w:r w:rsidR="001E7909" w:rsidRPr="009D15E9">
        <w:rPr>
          <w:rFonts w:ascii="Times New Roman" w:eastAsiaTheme="minorEastAsia" w:hAnsi="Times New Roman"/>
          <w:b/>
          <w:noProof w:val="0"/>
          <w:sz w:val="20"/>
          <w:lang w:val="en-US" w:eastAsia="ja-JP"/>
        </w:rPr>
        <w:t xml:space="preserve">roposal </w:t>
      </w:r>
      <w:r w:rsidR="001E7909">
        <w:rPr>
          <w:rFonts w:ascii="Times New Roman" w:eastAsiaTheme="minorEastAsia" w:hAnsi="Times New Roman"/>
          <w:b/>
          <w:noProof w:val="0"/>
          <w:sz w:val="20"/>
          <w:lang w:val="en-US" w:eastAsia="ja-JP"/>
        </w:rPr>
        <w:t>9</w:t>
      </w:r>
      <w:r w:rsidR="001E7909" w:rsidRPr="009D15E9">
        <w:rPr>
          <w:rFonts w:ascii="Times New Roman" w:eastAsiaTheme="minorEastAsia" w:hAnsi="Times New Roman"/>
          <w:b/>
          <w:noProof w:val="0"/>
          <w:sz w:val="20"/>
          <w:lang w:val="en-US" w:eastAsia="ja-JP"/>
        </w:rPr>
        <w:t xml:space="preserve"> : </w:t>
      </w:r>
      <w:r w:rsidR="001E7909">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r>
        <w:rPr>
          <w:rFonts w:ascii="Times New Roman" w:hAnsi="Times New Roman"/>
          <w:b/>
          <w:noProof w:val="0"/>
          <w:sz w:val="20"/>
          <w:szCs w:val="14"/>
          <w:lang w:eastAsia="ja-JP"/>
        </w:rPr>
        <w:fldChar w:fldCharType="end"/>
      </w:r>
    </w:p>
    <w:p w14:paraId="088BC6C9" w14:textId="66895C3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p10 </w:instrText>
      </w:r>
      <w:r>
        <w:rPr>
          <w:rFonts w:ascii="Times New Roman" w:hAnsi="Times New Roman"/>
          <w:b/>
          <w:noProof w:val="0"/>
          <w:sz w:val="20"/>
          <w:szCs w:val="14"/>
          <w:lang w:eastAsia="ja-JP"/>
        </w:rPr>
        <w:fldChar w:fldCharType="separate"/>
      </w:r>
      <w:r w:rsidR="001E7909" w:rsidRPr="009D15E9">
        <w:rPr>
          <w:rFonts w:ascii="Times New Roman" w:eastAsiaTheme="minorEastAsia" w:hAnsi="Times New Roman" w:hint="eastAsia"/>
          <w:b/>
          <w:noProof w:val="0"/>
          <w:sz w:val="20"/>
          <w:lang w:val="en-US" w:eastAsia="ja-JP"/>
        </w:rPr>
        <w:t>P</w:t>
      </w:r>
      <w:r w:rsidR="001E7909" w:rsidRPr="009D15E9">
        <w:rPr>
          <w:rFonts w:ascii="Times New Roman" w:eastAsiaTheme="minorEastAsia" w:hAnsi="Times New Roman"/>
          <w:b/>
          <w:noProof w:val="0"/>
          <w:sz w:val="20"/>
          <w:lang w:val="en-US" w:eastAsia="ja-JP"/>
        </w:rPr>
        <w:t xml:space="preserve">roposal </w:t>
      </w:r>
      <w:r w:rsidR="001E7909">
        <w:rPr>
          <w:rFonts w:ascii="Times New Roman" w:eastAsiaTheme="minorEastAsia" w:hAnsi="Times New Roman"/>
          <w:b/>
          <w:noProof w:val="0"/>
          <w:sz w:val="20"/>
          <w:lang w:val="en-US" w:eastAsia="ja-JP"/>
        </w:rPr>
        <w:t>10</w:t>
      </w:r>
      <w:r w:rsidR="001E7909" w:rsidRPr="009D15E9">
        <w:rPr>
          <w:rFonts w:ascii="Times New Roman" w:eastAsiaTheme="minorEastAsia" w:hAnsi="Times New Roman"/>
          <w:b/>
          <w:noProof w:val="0"/>
          <w:sz w:val="20"/>
          <w:lang w:val="en-US" w:eastAsia="ja-JP"/>
        </w:rPr>
        <w:t xml:space="preserve"> : </w:t>
      </w:r>
      <w:r w:rsidR="001E7909">
        <w:rPr>
          <w:rFonts w:ascii="Times New Roman" w:eastAsiaTheme="minorEastAsia" w:hAnsi="Times New Roman"/>
          <w:b/>
          <w:noProof w:val="0"/>
          <w:sz w:val="20"/>
          <w:lang w:val="en-US" w:eastAsia="ja-JP"/>
        </w:rPr>
        <w:t>Adopt +/- 0.4 dB (as expanded uncertainty) for power measurement equipment uncertainty for FR2 PC3 relative power MU.</w:t>
      </w:r>
      <w:r>
        <w:rPr>
          <w:rFonts w:ascii="Times New Roman" w:hAnsi="Times New Roman"/>
          <w:b/>
          <w:noProof w:val="0"/>
          <w:sz w:val="20"/>
          <w:szCs w:val="14"/>
          <w:lang w:eastAsia="ja-JP"/>
        </w:rPr>
        <w:fldChar w:fldCharType="end"/>
      </w:r>
    </w:p>
    <w:p w14:paraId="7778A647" w14:textId="4FD3623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w:instrText>
      </w:r>
      <w:r>
        <w:rPr>
          <w:rFonts w:ascii="Times New Roman" w:hAnsi="Times New Roman" w:hint="eastAsia"/>
          <w:b/>
          <w:noProof w:val="0"/>
          <w:sz w:val="20"/>
          <w:szCs w:val="14"/>
          <w:lang w:eastAsia="ja-JP"/>
        </w:rPr>
        <w:instrText>REF p11</w:instrText>
      </w:r>
      <w:r>
        <w:rPr>
          <w:rFonts w:ascii="Times New Roman" w:hAnsi="Times New Roman"/>
          <w:b/>
          <w:noProof w:val="0"/>
          <w:sz w:val="20"/>
          <w:szCs w:val="14"/>
          <w:lang w:eastAsia="ja-JP"/>
        </w:rPr>
        <w:instrText xml:space="preserve"> </w:instrText>
      </w:r>
      <w:r>
        <w:rPr>
          <w:rFonts w:ascii="Times New Roman" w:hAnsi="Times New Roman"/>
          <w:b/>
          <w:noProof w:val="0"/>
          <w:sz w:val="20"/>
          <w:szCs w:val="14"/>
          <w:lang w:eastAsia="ja-JP"/>
        </w:rPr>
        <w:fldChar w:fldCharType="separate"/>
      </w:r>
      <w:r w:rsidR="00635045" w:rsidRPr="009D15E9">
        <w:rPr>
          <w:rFonts w:ascii="Times New Roman" w:eastAsiaTheme="minorEastAsia" w:hAnsi="Times New Roman" w:hint="eastAsia"/>
          <w:b/>
          <w:noProof w:val="0"/>
          <w:sz w:val="20"/>
          <w:lang w:val="en-US" w:eastAsia="ja-JP"/>
        </w:rPr>
        <w:t>P</w:t>
      </w:r>
      <w:r w:rsidR="00635045" w:rsidRPr="009D15E9">
        <w:rPr>
          <w:rFonts w:ascii="Times New Roman" w:eastAsiaTheme="minorEastAsia" w:hAnsi="Times New Roman"/>
          <w:b/>
          <w:noProof w:val="0"/>
          <w:sz w:val="20"/>
          <w:lang w:val="en-US" w:eastAsia="ja-JP"/>
        </w:rPr>
        <w:t xml:space="preserve">roposal </w:t>
      </w:r>
      <w:r w:rsidR="00635045">
        <w:rPr>
          <w:rFonts w:ascii="Times New Roman" w:eastAsiaTheme="minorEastAsia" w:hAnsi="Times New Roman"/>
          <w:b/>
          <w:noProof w:val="0"/>
          <w:sz w:val="20"/>
          <w:lang w:val="en-US" w:eastAsia="ja-JP"/>
        </w:rPr>
        <w:t>11</w:t>
      </w:r>
      <w:r w:rsidR="00635045" w:rsidRPr="009D15E9">
        <w:rPr>
          <w:rFonts w:ascii="Times New Roman" w:eastAsiaTheme="minorEastAsia" w:hAnsi="Times New Roman"/>
          <w:b/>
          <w:noProof w:val="0"/>
          <w:sz w:val="20"/>
          <w:lang w:val="en-US" w:eastAsia="ja-JP"/>
        </w:rPr>
        <w:t xml:space="preserve"> : </w:t>
      </w:r>
      <w:r w:rsidR="00635045">
        <w:rPr>
          <w:rFonts w:ascii="Times New Roman" w:eastAsiaTheme="minorEastAsia" w:hAnsi="Times New Roman"/>
          <w:b/>
          <w:noProof w:val="0"/>
          <w:sz w:val="20"/>
          <w:lang w:val="en-US" w:eastAsia="ja-JP"/>
        </w:rPr>
        <w:t>For FR2 relative power MU, adop</w:t>
      </w:r>
      <w:r w:rsidR="00635045" w:rsidRPr="00635045">
        <w:rPr>
          <w:rFonts w:ascii="Times New Roman" w:eastAsiaTheme="minorEastAsia" w:hAnsi="Times New Roman"/>
          <w:b/>
          <w:noProof w:val="0"/>
          <w:sz w:val="20"/>
          <w:lang w:val="en-US" w:eastAsia="ja-JP"/>
        </w:rPr>
        <w:t>t 1.0 dB (as systematic error), assuming a power step ΔP = 1 db. for influence of noise ΔSNR</w:t>
      </w:r>
      <w:r>
        <w:rPr>
          <w:rFonts w:ascii="Times New Roman" w:hAnsi="Times New Roman"/>
          <w:b/>
          <w:noProof w:val="0"/>
          <w:sz w:val="20"/>
          <w:szCs w:val="14"/>
          <w:lang w:eastAsia="ja-JP"/>
        </w:rPr>
        <w:fldChar w:fldCharType="end"/>
      </w:r>
    </w:p>
    <w:p w14:paraId="0429D68D" w14:textId="6CE1879C" w:rsidR="00C44D58" w:rsidRDefault="00C44D58"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p12 </w:instrText>
      </w:r>
      <w:r>
        <w:rPr>
          <w:rFonts w:ascii="Times New Roman" w:hAnsi="Times New Roman"/>
          <w:b/>
          <w:noProof w:val="0"/>
          <w:sz w:val="20"/>
          <w:szCs w:val="14"/>
          <w:lang w:eastAsia="ja-JP"/>
        </w:rPr>
        <w:fldChar w:fldCharType="separate"/>
      </w:r>
      <w:r w:rsidR="00635045" w:rsidRPr="00635045">
        <w:rPr>
          <w:rFonts w:ascii="Times New Roman" w:eastAsiaTheme="minorEastAsia" w:hAnsi="Times New Roman" w:hint="eastAsia"/>
          <w:b/>
          <w:noProof w:val="0"/>
          <w:sz w:val="20"/>
          <w:lang w:val="en-US" w:eastAsia="ja-JP"/>
        </w:rPr>
        <w:t>P</w:t>
      </w:r>
      <w:r w:rsidR="00635045" w:rsidRPr="00635045">
        <w:rPr>
          <w:rFonts w:ascii="Times New Roman" w:eastAsiaTheme="minorEastAsia" w:hAnsi="Times New Roman"/>
          <w:b/>
          <w:noProof w:val="0"/>
          <w:sz w:val="20"/>
          <w:lang w:val="en-US" w:eastAsia="ja-JP"/>
        </w:rPr>
        <w:t xml:space="preserve">roposal 12 : </w:t>
      </w:r>
      <w:r w:rsidR="00635045" w:rsidRPr="00635045">
        <w:rPr>
          <w:rFonts w:ascii="Times New Roman" w:eastAsiaTheme="minorEastAsia" w:hAnsi="Times New Roman"/>
          <w:b/>
          <w:i/>
          <w:iCs/>
          <w:noProof w:val="0"/>
          <w:sz w:val="20"/>
          <w:lang w:val="en-US" w:eastAsia="ja-JP"/>
        </w:rPr>
        <w:t>Withdrawn</w:t>
      </w:r>
      <w:r>
        <w:rPr>
          <w:rFonts w:ascii="Times New Roman" w:hAnsi="Times New Roman"/>
          <w:b/>
          <w:noProof w:val="0"/>
          <w:sz w:val="20"/>
          <w:szCs w:val="14"/>
          <w:lang w:eastAsia="ja-JP"/>
        </w:rPr>
        <w:fldChar w:fldCharType="end"/>
      </w:r>
    </w:p>
    <w:p w14:paraId="5F58541F" w14:textId="4959DC68"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p13 </w:instrText>
      </w:r>
      <w:r>
        <w:rPr>
          <w:rFonts w:ascii="Times New Roman" w:hAnsi="Times New Roman"/>
          <w:b/>
          <w:noProof w:val="0"/>
          <w:sz w:val="20"/>
          <w:szCs w:val="14"/>
          <w:lang w:eastAsia="ja-JP"/>
        </w:rPr>
        <w:fldChar w:fldCharType="separate"/>
      </w:r>
      <w:r w:rsidR="00635045" w:rsidRPr="009D15E9">
        <w:rPr>
          <w:rFonts w:ascii="Times New Roman" w:eastAsiaTheme="minorEastAsia" w:hAnsi="Times New Roman" w:hint="eastAsia"/>
          <w:b/>
          <w:noProof w:val="0"/>
          <w:sz w:val="20"/>
          <w:lang w:val="en-US" w:eastAsia="ja-JP"/>
        </w:rPr>
        <w:t>P</w:t>
      </w:r>
      <w:r w:rsidR="00635045" w:rsidRPr="009D15E9">
        <w:rPr>
          <w:rFonts w:ascii="Times New Roman" w:eastAsiaTheme="minorEastAsia" w:hAnsi="Times New Roman"/>
          <w:b/>
          <w:noProof w:val="0"/>
          <w:sz w:val="20"/>
          <w:lang w:val="en-US" w:eastAsia="ja-JP"/>
        </w:rPr>
        <w:t xml:space="preserve">roposal </w:t>
      </w:r>
      <w:r w:rsidR="00635045">
        <w:rPr>
          <w:rFonts w:ascii="Times New Roman" w:eastAsiaTheme="minorEastAsia" w:hAnsi="Times New Roman"/>
          <w:b/>
          <w:noProof w:val="0"/>
          <w:sz w:val="20"/>
          <w:lang w:val="en-US" w:eastAsia="ja-JP"/>
        </w:rPr>
        <w:t>13</w:t>
      </w:r>
      <w:r w:rsidR="00635045" w:rsidRPr="009D15E9">
        <w:rPr>
          <w:rFonts w:ascii="Times New Roman" w:eastAsiaTheme="minorEastAsia" w:hAnsi="Times New Roman"/>
          <w:b/>
          <w:noProof w:val="0"/>
          <w:sz w:val="20"/>
          <w:lang w:val="en-US" w:eastAsia="ja-JP"/>
        </w:rPr>
        <w:t xml:space="preserve"> </w:t>
      </w:r>
      <w:r w:rsidR="00635045" w:rsidRPr="00635045">
        <w:rPr>
          <w:rFonts w:ascii="Times New Roman" w:eastAsiaTheme="minorEastAsia" w:hAnsi="Times New Roman"/>
          <w:b/>
          <w:noProof w:val="0"/>
          <w:sz w:val="20"/>
          <w:lang w:val="en-US" w:eastAsia="ja-JP"/>
        </w:rPr>
        <w:t>: Adopt +/- 1.4 dB for TE relative power MU in the calculation of FR2 PC3 power window size, assuming a power step Δ = 1 dB</w:t>
      </w:r>
      <w:r>
        <w:rPr>
          <w:rFonts w:ascii="Times New Roman" w:hAnsi="Times New Roman"/>
          <w:b/>
          <w:noProof w:val="0"/>
          <w:sz w:val="20"/>
          <w:szCs w:val="14"/>
          <w:lang w:eastAsia="ja-JP"/>
        </w:rPr>
        <w:fldChar w:fldCharType="end"/>
      </w:r>
    </w:p>
    <w:p w14:paraId="1CEE031D" w14:textId="584B0AA0"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p14 </w:instrText>
      </w:r>
      <w:r>
        <w:rPr>
          <w:rFonts w:ascii="Times New Roman" w:hAnsi="Times New Roman"/>
          <w:b/>
          <w:noProof w:val="0"/>
          <w:sz w:val="20"/>
          <w:szCs w:val="14"/>
          <w:lang w:eastAsia="ja-JP"/>
        </w:rPr>
        <w:fldChar w:fldCharType="separate"/>
      </w:r>
      <w:r w:rsidR="00635045" w:rsidRPr="00635045">
        <w:rPr>
          <w:rFonts w:ascii="Times New Roman" w:eastAsiaTheme="minorEastAsia" w:hAnsi="Times New Roman" w:hint="eastAsia"/>
          <w:b/>
          <w:noProof w:val="0"/>
          <w:sz w:val="20"/>
          <w:lang w:val="en-US" w:eastAsia="ja-JP"/>
        </w:rPr>
        <w:t>P</w:t>
      </w:r>
      <w:r w:rsidR="00635045" w:rsidRPr="00635045">
        <w:rPr>
          <w:rFonts w:ascii="Times New Roman" w:eastAsiaTheme="minorEastAsia" w:hAnsi="Times New Roman"/>
          <w:b/>
          <w:noProof w:val="0"/>
          <w:sz w:val="20"/>
          <w:lang w:val="en-US" w:eastAsia="ja-JP"/>
        </w:rPr>
        <w:t xml:space="preserve">roposal 14 : </w:t>
      </w:r>
      <w:r w:rsidR="00635045" w:rsidRPr="00635045">
        <w:rPr>
          <w:rFonts w:ascii="Times New Roman" w:eastAsiaTheme="minorEastAsia" w:hAnsi="Times New Roman"/>
          <w:b/>
          <w:i/>
          <w:iCs/>
          <w:noProof w:val="0"/>
          <w:sz w:val="20"/>
          <w:lang w:val="en-US" w:eastAsia="ja-JP"/>
        </w:rPr>
        <w:t>Withdrawn</w:t>
      </w:r>
      <w:r>
        <w:rPr>
          <w:rFonts w:ascii="Times New Roman" w:hAnsi="Times New Roman"/>
          <w:b/>
          <w:noProof w:val="0"/>
          <w:sz w:val="20"/>
          <w:szCs w:val="14"/>
          <w:lang w:eastAsia="ja-JP"/>
        </w:rPr>
        <w:fldChar w:fldCharType="end"/>
      </w:r>
    </w:p>
    <w:p w14:paraId="32E86CD7" w14:textId="79290935"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15</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Apply the same MU and TT as minimum output power for FR2 absolute power tolerance test case.</w:t>
      </w:r>
      <w:r>
        <w:rPr>
          <w:rFonts w:ascii="Times New Roman" w:hAnsi="Times New Roman"/>
          <w:b/>
          <w:noProof w:val="0"/>
          <w:sz w:val="20"/>
          <w:szCs w:val="14"/>
          <w:lang w:eastAsia="ja-JP"/>
        </w:rPr>
        <w:fldChar w:fldCharType="end"/>
      </w:r>
    </w:p>
    <w:p w14:paraId="1A4F7E2D" w14:textId="590F36F4"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p16 </w:instrText>
      </w:r>
      <w:r>
        <w:rPr>
          <w:rFonts w:ascii="Times New Roman" w:hAnsi="Times New Roman"/>
          <w:b/>
          <w:noProof w:val="0"/>
          <w:sz w:val="20"/>
          <w:szCs w:val="14"/>
          <w:lang w:eastAsia="ja-JP"/>
        </w:rPr>
        <w:fldChar w:fldCharType="separate"/>
      </w:r>
      <w:r w:rsidR="00635045" w:rsidRPr="009D15E9">
        <w:rPr>
          <w:rFonts w:ascii="Times New Roman" w:eastAsiaTheme="minorEastAsia" w:hAnsi="Times New Roman" w:hint="eastAsia"/>
          <w:b/>
          <w:noProof w:val="0"/>
          <w:sz w:val="20"/>
          <w:lang w:val="en-US" w:eastAsia="ja-JP"/>
        </w:rPr>
        <w:t>P</w:t>
      </w:r>
      <w:r w:rsidR="00635045" w:rsidRPr="009D15E9">
        <w:rPr>
          <w:rFonts w:ascii="Times New Roman" w:eastAsiaTheme="minorEastAsia" w:hAnsi="Times New Roman"/>
          <w:b/>
          <w:noProof w:val="0"/>
          <w:sz w:val="20"/>
          <w:lang w:val="en-US" w:eastAsia="ja-JP"/>
        </w:rPr>
        <w:t xml:space="preserve">roposal </w:t>
      </w:r>
      <w:r w:rsidR="00635045">
        <w:rPr>
          <w:rFonts w:ascii="Times New Roman" w:eastAsiaTheme="minorEastAsia" w:hAnsi="Times New Roman"/>
          <w:b/>
          <w:noProof w:val="0"/>
          <w:sz w:val="20"/>
          <w:lang w:val="en-US" w:eastAsia="ja-JP"/>
        </w:rPr>
        <w:t>16</w:t>
      </w:r>
      <w:r w:rsidR="00635045" w:rsidRPr="009D15E9">
        <w:rPr>
          <w:rFonts w:ascii="Times New Roman" w:eastAsiaTheme="minorEastAsia" w:hAnsi="Times New Roman"/>
          <w:b/>
          <w:noProof w:val="0"/>
          <w:sz w:val="20"/>
          <w:lang w:val="en-US" w:eastAsia="ja-JP"/>
        </w:rPr>
        <w:t xml:space="preserve"> :</w:t>
      </w:r>
      <w:r w:rsidR="00635045">
        <w:rPr>
          <w:rFonts w:ascii="Times New Roman" w:eastAsiaTheme="minorEastAsia" w:hAnsi="Times New Roman"/>
          <w:b/>
          <w:noProof w:val="0"/>
          <w:sz w:val="20"/>
          <w:lang w:val="en-US" w:eastAsia="ja-JP"/>
        </w:rPr>
        <w:t xml:space="preserve"> For FR2 aggregate power tolerance test case, adopt +/- 1.4 dB for MU.</w:t>
      </w:r>
      <w:r>
        <w:rPr>
          <w:rFonts w:ascii="Times New Roman" w:hAnsi="Times New Roman"/>
          <w:b/>
          <w:noProof w:val="0"/>
          <w:sz w:val="20"/>
          <w:szCs w:val="14"/>
          <w:lang w:eastAsia="ja-JP"/>
        </w:rPr>
        <w:fldChar w:fldCharType="end"/>
      </w:r>
    </w:p>
    <w:p w14:paraId="6D7A793B" w14:textId="35AA675E"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p17 </w:instrText>
      </w:r>
      <w:r>
        <w:rPr>
          <w:rFonts w:ascii="Times New Roman" w:hAnsi="Times New Roman"/>
          <w:b/>
          <w:noProof w:val="0"/>
          <w:sz w:val="20"/>
          <w:szCs w:val="14"/>
          <w:lang w:eastAsia="ja-JP"/>
        </w:rPr>
        <w:fldChar w:fldCharType="separate"/>
      </w:r>
      <w:r w:rsidR="00635045" w:rsidRPr="00635045">
        <w:rPr>
          <w:rFonts w:ascii="Times New Roman" w:eastAsiaTheme="minorEastAsia" w:hAnsi="Times New Roman" w:hint="eastAsia"/>
          <w:b/>
          <w:noProof w:val="0"/>
          <w:sz w:val="20"/>
          <w:lang w:val="en-US" w:eastAsia="ja-JP"/>
        </w:rPr>
        <w:t>P</w:t>
      </w:r>
      <w:r w:rsidR="00635045" w:rsidRPr="00635045">
        <w:rPr>
          <w:rFonts w:ascii="Times New Roman" w:eastAsiaTheme="minorEastAsia" w:hAnsi="Times New Roman"/>
          <w:b/>
          <w:noProof w:val="0"/>
          <w:sz w:val="20"/>
          <w:lang w:val="en-US" w:eastAsia="ja-JP"/>
        </w:rPr>
        <w:t>roposal 17 : Apply the value in Table 10 to power window of FR2 aggregate power tolerance test case.</w:t>
      </w:r>
      <w:r>
        <w:rPr>
          <w:rFonts w:ascii="Times New Roman" w:hAnsi="Times New Roman"/>
          <w:b/>
          <w:noProof w:val="0"/>
          <w:sz w:val="20"/>
          <w:szCs w:val="14"/>
          <w:lang w:eastAsia="ja-JP"/>
        </w:rPr>
        <w:fldChar w:fldCharType="end"/>
      </w:r>
    </w:p>
    <w:p w14:paraId="704B068F" w14:textId="33F8A0CF"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p18 </w:instrText>
      </w:r>
      <w:r>
        <w:rPr>
          <w:rFonts w:ascii="Times New Roman" w:hAnsi="Times New Roman"/>
          <w:b/>
          <w:noProof w:val="0"/>
          <w:sz w:val="20"/>
          <w:szCs w:val="14"/>
          <w:lang w:eastAsia="ja-JP"/>
        </w:rPr>
        <w:fldChar w:fldCharType="separate"/>
      </w:r>
      <w:r w:rsidR="00635045" w:rsidRPr="00635045">
        <w:rPr>
          <w:rFonts w:ascii="Times New Roman" w:eastAsiaTheme="minorEastAsia" w:hAnsi="Times New Roman" w:hint="eastAsia"/>
          <w:b/>
          <w:noProof w:val="0"/>
          <w:sz w:val="20"/>
          <w:lang w:val="en-US" w:eastAsia="ja-JP"/>
        </w:rPr>
        <w:t>P</w:t>
      </w:r>
      <w:r w:rsidR="00635045" w:rsidRPr="00635045">
        <w:rPr>
          <w:rFonts w:ascii="Times New Roman" w:eastAsiaTheme="minorEastAsia" w:hAnsi="Times New Roman"/>
          <w:b/>
          <w:noProof w:val="0"/>
          <w:sz w:val="20"/>
          <w:lang w:val="en-US" w:eastAsia="ja-JP"/>
        </w:rPr>
        <w:t>roposal 18 : Apply (0.65 x MTSU – 1.0) for TT calculation of all FR2 aggregate</w:t>
      </w:r>
      <w:r w:rsidR="00635045">
        <w:rPr>
          <w:rFonts w:ascii="Times New Roman" w:eastAsiaTheme="minorEastAsia" w:hAnsi="Times New Roman"/>
          <w:b/>
          <w:noProof w:val="0"/>
          <w:sz w:val="20"/>
          <w:lang w:val="en-US" w:eastAsia="ja-JP"/>
        </w:rPr>
        <w:t xml:space="preserve"> power tolerance.</w:t>
      </w:r>
      <w:r>
        <w:rPr>
          <w:rFonts w:ascii="Times New Roman" w:hAnsi="Times New Roman"/>
          <w:b/>
          <w:noProof w:val="0"/>
          <w:sz w:val="20"/>
          <w:szCs w:val="14"/>
          <w:lang w:eastAsia="ja-JP"/>
        </w:rPr>
        <w:fldChar w:fldCharType="end"/>
      </w:r>
    </w:p>
    <w:p w14:paraId="0FBD3E0F" w14:textId="7B297EF6" w:rsidR="00216066" w:rsidRPr="002E0E8D" w:rsidRDefault="00635045" w:rsidP="006E700A">
      <w:pPr>
        <w:spacing w:before="120" w:after="12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lastRenderedPageBreak/>
        <w:t>4</w:t>
      </w:r>
      <w:r w:rsidRPr="002E0E8D">
        <w:rPr>
          <w:b/>
          <w:noProof w:val="0"/>
        </w:rPr>
        <w:t>.</w:t>
      </w:r>
      <w:r w:rsidRPr="002E0E8D">
        <w:rPr>
          <w:b/>
          <w:noProof w:val="0"/>
        </w:rPr>
        <w:tab/>
      </w:r>
      <w:r w:rsidRPr="002E0E8D">
        <w:rPr>
          <w:rFonts w:hint="eastAsia"/>
          <w:b/>
          <w:noProof w:val="0"/>
          <w:lang w:eastAsia="ja-JP"/>
        </w:rPr>
        <w:t>References</w:t>
      </w:r>
    </w:p>
    <w:p w14:paraId="0FBD3E19" w14:textId="6E0C1B6E" w:rsidR="008E6275" w:rsidRPr="00C83EAD" w:rsidRDefault="00F84BF8" w:rsidP="006E700A">
      <w:pPr>
        <w:pStyle w:val="35"/>
        <w:keepNext w:val="0"/>
        <w:spacing w:before="120" w:after="120"/>
        <w:rPr>
          <w:rFonts w:eastAsia="Yu Gothic"/>
          <w:color w:val="auto"/>
        </w:rPr>
      </w:pPr>
      <w:r w:rsidRPr="00C83EAD">
        <w:rPr>
          <w:rFonts w:eastAsia="Yu Gothic" w:hint="eastAsia"/>
          <w:color w:val="auto"/>
        </w:rPr>
        <w:t>[</w:t>
      </w:r>
      <w:r w:rsidR="006A362A" w:rsidRPr="00C83EAD">
        <w:rPr>
          <w:rFonts w:eastAsia="Yu Gothic"/>
          <w:color w:val="auto"/>
        </w:rPr>
        <w:t>1</w:t>
      </w:r>
      <w:r w:rsidRPr="00C83EAD">
        <w:rPr>
          <w:rFonts w:eastAsia="Yu Gothic"/>
          <w:color w:val="auto"/>
        </w:rPr>
        <w:t>]</w:t>
      </w:r>
      <w:r w:rsidR="0055219D" w:rsidRPr="00C83EAD">
        <w:rPr>
          <w:rFonts w:eastAsia="Yu Gothic"/>
          <w:color w:val="auto"/>
        </w:rPr>
        <w:t xml:space="preserve"> </w:t>
      </w:r>
      <w:r w:rsidR="0012247E" w:rsidRPr="00C83EAD">
        <w:rPr>
          <w:rFonts w:eastAsia="Yu Gothic"/>
          <w:color w:val="auto"/>
        </w:rPr>
        <w:t>R5-210845</w:t>
      </w:r>
      <w:r w:rsidR="006A362A" w:rsidRPr="00C83EAD">
        <w:rPr>
          <w:rFonts w:eastAsia="Yu Gothic"/>
          <w:color w:val="auto"/>
        </w:rPr>
        <w:t>, “</w:t>
      </w:r>
      <w:r w:rsidR="0012247E" w:rsidRPr="00C83EAD">
        <w:rPr>
          <w:rFonts w:eastAsia="Yu Gothic"/>
          <w:color w:val="auto"/>
        </w:rPr>
        <w:t>On FR2 relative power measurement uncertainty</w:t>
      </w:r>
      <w:r w:rsidR="006A362A" w:rsidRPr="00C83EAD">
        <w:rPr>
          <w:rFonts w:eastAsia="Yu Gothic"/>
          <w:color w:val="auto"/>
        </w:rPr>
        <w:t>”, Anritsu</w:t>
      </w:r>
      <w:r w:rsidR="00004D99" w:rsidRPr="00C83EAD">
        <w:rPr>
          <w:rFonts w:eastAsia="Yu Gothic"/>
          <w:color w:val="auto"/>
        </w:rPr>
        <w:t>, RAN5#90e</w:t>
      </w:r>
    </w:p>
    <w:p w14:paraId="2BB96334" w14:textId="22E4B7A6" w:rsidR="0012247E" w:rsidRDefault="0012247E" w:rsidP="006E700A">
      <w:pPr>
        <w:pStyle w:val="35"/>
        <w:keepNext w:val="0"/>
        <w:spacing w:before="120" w:after="120"/>
        <w:rPr>
          <w:rFonts w:eastAsia="Yu Gothic"/>
          <w:color w:val="auto"/>
        </w:rPr>
      </w:pPr>
      <w:r w:rsidRPr="00C83EAD">
        <w:rPr>
          <w:rFonts w:eastAsia="Yu Gothic" w:hint="eastAsia"/>
          <w:color w:val="auto"/>
        </w:rPr>
        <w:t>[</w:t>
      </w:r>
      <w:r w:rsidRPr="00C83EAD">
        <w:rPr>
          <w:rFonts w:eastAsia="Yu Gothic"/>
          <w:color w:val="auto"/>
        </w:rPr>
        <w:t>2]</w:t>
      </w:r>
      <w:r w:rsidR="00004D99" w:rsidRPr="00C83EAD">
        <w:rPr>
          <w:rFonts w:eastAsia="Yu Gothic"/>
          <w:color w:val="auto"/>
        </w:rPr>
        <w:t xml:space="preserve"> R5-204741, “On FR2 EIRP OFF Power relaxation and measurement uncertainty”, Keysight Technologies, Samsung, RAN5#88e</w:t>
      </w:r>
    </w:p>
    <w:p w14:paraId="4E872975" w14:textId="77777777" w:rsidR="00C83EAD" w:rsidRPr="002E0E8D" w:rsidRDefault="00635045" w:rsidP="006E700A">
      <w:pPr>
        <w:spacing w:before="120" w:after="120"/>
      </w:pPr>
      <w:r>
        <w:pict w14:anchorId="576B6825">
          <v:rect id="_x0000_i1028" style="width:482.05pt;height:1pt" o:hralign="center" o:hrstd="t" o:hrnoshade="t" o:hr="t" fillcolor="#0d0d0d" stroked="f">
            <v:textbox inset="5.85pt,.7pt,5.85pt,.7pt"/>
          </v:rect>
        </w:pict>
      </w:r>
    </w:p>
    <w:sectPr w:rsidR="00C83EAD" w:rsidRPr="002E0E8D">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96706" w14:textId="77777777" w:rsidR="00CA294E" w:rsidRDefault="00CA294E" w:rsidP="00A26882">
      <w:pPr>
        <w:spacing w:before="120" w:after="120"/>
      </w:pPr>
      <w:r>
        <w:separator/>
      </w:r>
    </w:p>
    <w:p w14:paraId="6E1238CE" w14:textId="77777777" w:rsidR="00CA294E" w:rsidRDefault="00CA294E" w:rsidP="00120A82">
      <w:pPr>
        <w:spacing w:before="120" w:after="120"/>
      </w:pPr>
    </w:p>
  </w:endnote>
  <w:endnote w:type="continuationSeparator" w:id="0">
    <w:p w14:paraId="203220D5" w14:textId="77777777" w:rsidR="00CA294E" w:rsidRDefault="00CA294E" w:rsidP="00A26882">
      <w:pPr>
        <w:spacing w:before="120" w:after="120"/>
      </w:pPr>
      <w:r>
        <w:continuationSeparator/>
      </w:r>
    </w:p>
    <w:p w14:paraId="3E225FC0" w14:textId="77777777" w:rsidR="00CA294E" w:rsidRDefault="00CA294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CA294E" w:rsidRDefault="00CA294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81404" w14:textId="77777777" w:rsidR="00CA294E" w:rsidRDefault="00CA294E" w:rsidP="00A26882">
      <w:pPr>
        <w:spacing w:before="120" w:after="120"/>
      </w:pPr>
      <w:r>
        <w:separator/>
      </w:r>
    </w:p>
    <w:p w14:paraId="2E44CEBF" w14:textId="77777777" w:rsidR="00CA294E" w:rsidRDefault="00CA294E" w:rsidP="00120A82">
      <w:pPr>
        <w:spacing w:before="120" w:after="120"/>
      </w:pPr>
    </w:p>
  </w:footnote>
  <w:footnote w:type="continuationSeparator" w:id="0">
    <w:p w14:paraId="71274D89" w14:textId="77777777" w:rsidR="00CA294E" w:rsidRDefault="00CA294E" w:rsidP="00A26882">
      <w:pPr>
        <w:spacing w:before="120" w:after="120"/>
      </w:pPr>
      <w:r>
        <w:continuationSeparator/>
      </w:r>
    </w:p>
    <w:p w14:paraId="0BD67789" w14:textId="77777777" w:rsidR="00CA294E" w:rsidRDefault="00CA294E"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CA294E" w:rsidRDefault="00CA294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4"/>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4"/>
  </w:num>
  <w:num w:numId="41">
    <w:abstractNumId w:val="22"/>
  </w:num>
  <w:num w:numId="42">
    <w:abstractNumId w:val="11"/>
  </w:num>
  <w:num w:numId="43">
    <w:abstractNumId w:val="2"/>
  </w:num>
  <w:num w:numId="44">
    <w:abstractNumId w:val="8"/>
  </w:num>
  <w:num w:numId="4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3A"/>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2EB"/>
    <w:rsid w:val="000A1768"/>
    <w:rsid w:val="000A1C17"/>
    <w:rsid w:val="000A2324"/>
    <w:rsid w:val="000A26B0"/>
    <w:rsid w:val="000A3486"/>
    <w:rsid w:val="000A3957"/>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09"/>
    <w:rsid w:val="001E7990"/>
    <w:rsid w:val="001F00AB"/>
    <w:rsid w:val="001F057C"/>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19"/>
    <w:rsid w:val="00267DE7"/>
    <w:rsid w:val="002714A4"/>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8BD"/>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4F0"/>
    <w:rsid w:val="00393BEA"/>
    <w:rsid w:val="00393C8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27BE"/>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9F4"/>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419"/>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FAA"/>
    <w:rsid w:val="0048342E"/>
    <w:rsid w:val="00483978"/>
    <w:rsid w:val="00483C4C"/>
    <w:rsid w:val="00484B79"/>
    <w:rsid w:val="00484C1C"/>
    <w:rsid w:val="00485803"/>
    <w:rsid w:val="0048696B"/>
    <w:rsid w:val="00486A47"/>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6CE"/>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C15"/>
    <w:rsid w:val="004B4E7C"/>
    <w:rsid w:val="004B52D5"/>
    <w:rsid w:val="004B62D7"/>
    <w:rsid w:val="004B6766"/>
    <w:rsid w:val="004B69D0"/>
    <w:rsid w:val="004B6B9C"/>
    <w:rsid w:val="004B71EA"/>
    <w:rsid w:val="004B7D5D"/>
    <w:rsid w:val="004C0090"/>
    <w:rsid w:val="004C00E5"/>
    <w:rsid w:val="004C014A"/>
    <w:rsid w:val="004C029E"/>
    <w:rsid w:val="004C0F87"/>
    <w:rsid w:val="004C13F9"/>
    <w:rsid w:val="004C1470"/>
    <w:rsid w:val="004C1586"/>
    <w:rsid w:val="004C1ABE"/>
    <w:rsid w:val="004C1E86"/>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0E43"/>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799"/>
    <w:rsid w:val="005A2ABD"/>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2ACB"/>
    <w:rsid w:val="00633E34"/>
    <w:rsid w:val="00633F68"/>
    <w:rsid w:val="006340A7"/>
    <w:rsid w:val="0063427D"/>
    <w:rsid w:val="00634297"/>
    <w:rsid w:val="00635045"/>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657"/>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4CD"/>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D9D"/>
    <w:rsid w:val="006E410C"/>
    <w:rsid w:val="006E43C7"/>
    <w:rsid w:val="006E4416"/>
    <w:rsid w:val="006E512C"/>
    <w:rsid w:val="006E51EC"/>
    <w:rsid w:val="006E527A"/>
    <w:rsid w:val="006E5B87"/>
    <w:rsid w:val="006E5E4C"/>
    <w:rsid w:val="006E6FAF"/>
    <w:rsid w:val="006E700A"/>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0A9"/>
    <w:rsid w:val="00726A3D"/>
    <w:rsid w:val="00727AB9"/>
    <w:rsid w:val="00727F29"/>
    <w:rsid w:val="00730076"/>
    <w:rsid w:val="007307B8"/>
    <w:rsid w:val="00730BA5"/>
    <w:rsid w:val="007315FF"/>
    <w:rsid w:val="00731840"/>
    <w:rsid w:val="0073212A"/>
    <w:rsid w:val="0073275E"/>
    <w:rsid w:val="00732A5E"/>
    <w:rsid w:val="00732EC1"/>
    <w:rsid w:val="0073310B"/>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66FF9"/>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6205"/>
    <w:rsid w:val="00776313"/>
    <w:rsid w:val="007763C5"/>
    <w:rsid w:val="007768B7"/>
    <w:rsid w:val="007779F8"/>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55D"/>
    <w:rsid w:val="008F379C"/>
    <w:rsid w:val="008F4CF6"/>
    <w:rsid w:val="008F4D53"/>
    <w:rsid w:val="008F4EAF"/>
    <w:rsid w:val="008F5376"/>
    <w:rsid w:val="008F62A6"/>
    <w:rsid w:val="008F6DCE"/>
    <w:rsid w:val="008F7635"/>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E9"/>
    <w:rsid w:val="009D15FB"/>
    <w:rsid w:val="009D193F"/>
    <w:rsid w:val="009D259A"/>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27"/>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226"/>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916"/>
    <w:rsid w:val="00B47CFA"/>
    <w:rsid w:val="00B47F3D"/>
    <w:rsid w:val="00B51C61"/>
    <w:rsid w:val="00B51ED1"/>
    <w:rsid w:val="00B521FF"/>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CA3"/>
    <w:rsid w:val="00BE007A"/>
    <w:rsid w:val="00BE1726"/>
    <w:rsid w:val="00BE21F4"/>
    <w:rsid w:val="00BE2B05"/>
    <w:rsid w:val="00BE2BB6"/>
    <w:rsid w:val="00BE2C9B"/>
    <w:rsid w:val="00BE2D4E"/>
    <w:rsid w:val="00BE2F34"/>
    <w:rsid w:val="00BE2F4D"/>
    <w:rsid w:val="00BE322E"/>
    <w:rsid w:val="00BE3EF4"/>
    <w:rsid w:val="00BE44C3"/>
    <w:rsid w:val="00BE4A9C"/>
    <w:rsid w:val="00BE4E9E"/>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33A"/>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B9F"/>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94E"/>
    <w:rsid w:val="00CA2A27"/>
    <w:rsid w:val="00CA319E"/>
    <w:rsid w:val="00CA36DD"/>
    <w:rsid w:val="00CA3D98"/>
    <w:rsid w:val="00CA4A62"/>
    <w:rsid w:val="00CA4C98"/>
    <w:rsid w:val="00CA5CCA"/>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2EC"/>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5EB"/>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075"/>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3075"/>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D4A"/>
    <w:rsid w:val="00F5464D"/>
    <w:rsid w:val="00F551A6"/>
    <w:rsid w:val="00F554FA"/>
    <w:rsid w:val="00F555B5"/>
    <w:rsid w:val="00F559AE"/>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10</Pages>
  <Words>3990</Words>
  <Characters>22749</Characters>
  <Application>Microsoft Office Word</Application>
  <DocSecurity>0</DocSecurity>
  <Lines>189</Lines>
  <Paragraphs>53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26686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48</cp:revision>
  <cp:lastPrinted>2007-04-23T23:59:00Z</cp:lastPrinted>
  <dcterms:created xsi:type="dcterms:W3CDTF">2021-04-15T05:55:00Z</dcterms:created>
  <dcterms:modified xsi:type="dcterms:W3CDTF">2021-05-28T08:53:00Z</dcterms:modified>
</cp:coreProperties>
</file>